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652C2FC8" w:rsidR="00FC2805" w:rsidRDefault="00FC2805" w:rsidP="00FC2805">
      <w:pPr>
        <w:pStyle w:val="CRCoverPage"/>
        <w:tabs>
          <w:tab w:val="right" w:pos="9639"/>
        </w:tabs>
        <w:spacing w:after="0"/>
        <w:rPr>
          <w:b/>
          <w:i/>
          <w:sz w:val="28"/>
          <w:lang w:val="en-US" w:eastAsia="zh-CN"/>
        </w:rPr>
      </w:pPr>
      <w:r>
        <w:rPr>
          <w:b/>
          <w:sz w:val="24"/>
        </w:rPr>
        <w:t>3GPP TSG-SA1 Meeting #</w:t>
      </w:r>
      <w:r w:rsidR="00506FB1">
        <w:rPr>
          <w:b/>
          <w:sz w:val="24"/>
        </w:rPr>
        <w:t>100</w:t>
      </w:r>
      <w:r>
        <w:rPr>
          <w:b/>
          <w:i/>
          <w:sz w:val="28"/>
        </w:rPr>
        <w:tab/>
      </w:r>
      <w:r w:rsidR="0011446B" w:rsidRPr="0011446B">
        <w:rPr>
          <w:b/>
          <w:i/>
          <w:sz w:val="28"/>
        </w:rPr>
        <w:t>S1-</w:t>
      </w:r>
      <w:r w:rsidR="00555DE1" w:rsidRPr="0011446B">
        <w:rPr>
          <w:b/>
          <w:i/>
          <w:sz w:val="28"/>
        </w:rPr>
        <w:t>22</w:t>
      </w:r>
      <w:r w:rsidR="00555DE1">
        <w:rPr>
          <w:b/>
          <w:i/>
          <w:sz w:val="28"/>
        </w:rPr>
        <w:t>3</w:t>
      </w:r>
      <w:r w:rsidR="00FC523D">
        <w:rPr>
          <w:b/>
          <w:i/>
          <w:sz w:val="28"/>
        </w:rPr>
        <w:t>496</w:t>
      </w:r>
    </w:p>
    <w:p w14:paraId="4B973DF6" w14:textId="50155EFD" w:rsidR="00FC2805" w:rsidRDefault="00506FB1" w:rsidP="00FC2805">
      <w:pPr>
        <w:pBdr>
          <w:bottom w:val="single" w:sz="4" w:space="1" w:color="auto"/>
        </w:pBdr>
        <w:tabs>
          <w:tab w:val="right" w:pos="9639"/>
        </w:tabs>
        <w:rPr>
          <w:rFonts w:ascii="Arial" w:hAnsi="Arial"/>
          <w:sz w:val="24"/>
          <w:szCs w:val="24"/>
          <w:lang w:val="en-US" w:eastAsia="zh-CN"/>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FC2805">
        <w:rPr>
          <w:rFonts w:ascii="Arial" w:hAnsi="Arial" w:cs="Arial"/>
          <w:b/>
        </w:rPr>
        <w:tab/>
      </w:r>
      <w:r w:rsidR="00FC523D" w:rsidRPr="00FC523D">
        <w:rPr>
          <w:rFonts w:ascii="Arial" w:hAnsi="Arial"/>
          <w:b/>
          <w:i/>
          <w:sz w:val="24"/>
        </w:rPr>
        <w:t>(Revision of S1-223169)</w:t>
      </w:r>
      <w:r w:rsidR="008A3C84" w:rsidRPr="00FC523D">
        <w:rPr>
          <w:rFonts w:ascii="Arial" w:eastAsia="MS Mincho" w:hAnsi="Arial" w:cs="Arial"/>
          <w:b/>
          <w:sz w:val="22"/>
          <w:szCs w:val="24"/>
          <w:lang w:eastAsia="ja-JP"/>
        </w:rPr>
        <w:t xml:space="preserve"> </w:t>
      </w:r>
      <w:r w:rsidR="00FC2805" w:rsidRPr="00FC523D">
        <w:rPr>
          <w:rFonts w:ascii="Arial" w:hAnsi="Arial" w:cs="Arial" w:hint="eastAsia"/>
          <w:b/>
          <w:sz w:val="18"/>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739496EC"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FC523D">
        <w:rPr>
          <w:rFonts w:ascii="Arial" w:hAnsi="Arial"/>
          <w:sz w:val="24"/>
          <w:szCs w:val="24"/>
          <w:lang w:val="en-US" w:eastAsia="zh-CN"/>
        </w:rPr>
        <w:t>1</w:t>
      </w:r>
      <w:r>
        <w:rPr>
          <w:rFonts w:ascii="Arial" w:hAnsi="Arial"/>
          <w:sz w:val="24"/>
          <w:szCs w:val="24"/>
          <w:lang w:val="en-US" w:eastAsia="zh-CN"/>
        </w:rPr>
        <w:t xml:space="preserve"> </w:t>
      </w:r>
    </w:p>
    <w:p w14:paraId="5CE0A4DD" w14:textId="210B9963"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6EA4DDD2" w14:textId="36D62113" w:rsidR="00FC2805" w:rsidRPr="008A3C84"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0" w:name="_Toc100743488"/>
      <w:bookmarkStart w:id="1" w:name="_Toc100921159"/>
      <w:r>
        <w:rPr>
          <w:color w:val="FF0000"/>
          <w:sz w:val="36"/>
        </w:rPr>
        <w:t>******************** First Change *******************</w:t>
      </w:r>
    </w:p>
    <w:p w14:paraId="04BF7FB9" w14:textId="77777777" w:rsidR="00506FB1" w:rsidRDefault="00506FB1" w:rsidP="00506FB1">
      <w:pPr>
        <w:pStyle w:val="EW"/>
      </w:pPr>
      <w:bookmarkStart w:id="2" w:name="_Toc91258890"/>
      <w:bookmarkEnd w:id="0"/>
      <w:bookmarkEnd w:id="1"/>
    </w:p>
    <w:p w14:paraId="4193A02B" w14:textId="77777777" w:rsidR="00506FB1" w:rsidRDefault="00506FB1" w:rsidP="00506FB1">
      <w:pPr>
        <w:pStyle w:val="EW"/>
      </w:pPr>
    </w:p>
    <w:p w14:paraId="577461CB" w14:textId="77777777" w:rsidR="00506FB1" w:rsidRDefault="00506FB1" w:rsidP="00506FB1">
      <w:pPr>
        <w:pStyle w:val="1"/>
      </w:pPr>
      <w:bookmarkStart w:id="3" w:name="_Toc113213326"/>
      <w:r>
        <w:rPr>
          <w:rFonts w:hint="eastAsia"/>
          <w:lang w:eastAsia="zh-CN"/>
        </w:rPr>
        <w:t>5</w:t>
      </w:r>
      <w:r>
        <w:tab/>
        <w:t>Use case</w:t>
      </w:r>
      <w:r>
        <w:rPr>
          <w:rFonts w:hint="eastAsia"/>
        </w:rPr>
        <w:t>s</w:t>
      </w:r>
      <w:bookmarkEnd w:id="3"/>
    </w:p>
    <w:p w14:paraId="26D89039" w14:textId="77777777" w:rsidR="00506FB1" w:rsidRDefault="00506FB1" w:rsidP="00506FB1">
      <w:pPr>
        <w:pStyle w:val="2"/>
      </w:pPr>
      <w:bookmarkStart w:id="4" w:name="_Toc113213327"/>
      <w:r>
        <w:t>5.1</w:t>
      </w:r>
      <w:r>
        <w:tab/>
      </w:r>
      <w:bookmarkStart w:id="5" w:name="OLE_LINK1"/>
      <w:bookmarkStart w:id="6" w:name="OLE_LINK2"/>
      <w:r>
        <w:t xml:space="preserve">Use case of </w:t>
      </w:r>
      <w:r w:rsidDel="00D57DE7">
        <w:t>intruder detection</w:t>
      </w:r>
      <w:r>
        <w:t xml:space="preserve"> in smart home</w:t>
      </w:r>
      <w:bookmarkEnd w:id="4"/>
      <w:bookmarkEnd w:id="5"/>
      <w:bookmarkEnd w:id="6"/>
    </w:p>
    <w:p w14:paraId="5D21AEA0" w14:textId="77777777" w:rsidR="00506FB1" w:rsidRPr="00373511" w:rsidRDefault="00506FB1" w:rsidP="00506FB1">
      <w:pPr>
        <w:pStyle w:val="3"/>
        <w:rPr>
          <w:lang w:val="en-US"/>
        </w:rPr>
      </w:pPr>
      <w:bookmarkStart w:id="7" w:name="_Toc100743490"/>
      <w:bookmarkStart w:id="8" w:name="_Toc113213328"/>
      <w:r>
        <w:rPr>
          <w:rFonts w:hint="eastAsia"/>
          <w:lang w:eastAsia="zh-CN"/>
        </w:rPr>
        <w:t>5</w:t>
      </w:r>
      <w:r w:rsidRPr="000D6532">
        <w:t>.</w:t>
      </w:r>
      <w:r>
        <w:t>1</w:t>
      </w:r>
      <w:r w:rsidRPr="000D6532">
        <w:t>.1</w:t>
      </w:r>
      <w:r w:rsidRPr="000D6532">
        <w:tab/>
        <w:t>Description</w:t>
      </w:r>
      <w:bookmarkEnd w:id="7"/>
      <w:bookmarkEnd w:id="8"/>
    </w:p>
    <w:p w14:paraId="70351ABF" w14:textId="21D0F74B" w:rsidR="00506FB1" w:rsidRDefault="00506FB1" w:rsidP="00506FB1">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w:t>
      </w:r>
      <w:ins w:id="9" w:author="OPPO" w:date="2022-11-04T14:57:00Z">
        <w:r w:rsidR="00A11365">
          <w:rPr>
            <w:rFonts w:eastAsia="宋体"/>
            <w:color w:val="2E3033"/>
            <w:szCs w:val="21"/>
            <w:shd w:val="clear" w:color="auto" w:fill="FFFFFF"/>
          </w:rPr>
          <w:t xml:space="preserve"> [8]</w:t>
        </w:r>
      </w:ins>
      <w:r>
        <w:rPr>
          <w:rFonts w:eastAsia="宋体"/>
          <w:color w:val="2E3033"/>
          <w:szCs w:val="21"/>
          <w:shd w:val="clear" w:color="auto" w:fill="FFFFFF"/>
        </w:rPr>
        <w:t xml:space="preserve">. </w:t>
      </w:r>
      <w:r>
        <w:rPr>
          <w:rFonts w:eastAsia="宋体"/>
          <w:color w:val="2E3033"/>
          <w:szCs w:val="21"/>
          <w:shd w:val="clear" w:color="auto" w:fill="FFFFFF"/>
          <w:lang w:eastAsia="zh-CN"/>
        </w:rPr>
        <w:t>Considering people spends most of lifetime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404FFD6F" w14:textId="77777777" w:rsidR="00506FB1" w:rsidRDefault="00506FB1" w:rsidP="00506FB1">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57BA6277" w14:textId="77777777" w:rsidR="00506FB1" w:rsidRDefault="00506FB1" w:rsidP="00506FB1">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5.1.1-1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4605296" w14:textId="77777777" w:rsidR="00506FB1" w:rsidRDefault="00506FB1" w:rsidP="00506FB1">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1E4D0F7D" wp14:editId="0D57EB7B">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1E4D18CA" w14:textId="77777777" w:rsidR="00506FB1" w:rsidRDefault="00506FB1" w:rsidP="00506FB1">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0EBCBE20" w14:textId="77777777" w:rsidR="00506FB1" w:rsidRPr="00523759" w:rsidRDefault="00506FB1" w:rsidP="00506FB1">
      <w:pPr>
        <w:rPr>
          <w:rFonts w:eastAsia="宋体"/>
          <w:color w:val="2E3033"/>
          <w:szCs w:val="21"/>
          <w:shd w:val="clear" w:color="auto" w:fill="FFFFFF"/>
        </w:rPr>
      </w:pPr>
    </w:p>
    <w:p w14:paraId="79D682B3" w14:textId="77777777" w:rsidR="00506FB1" w:rsidRPr="000D6532" w:rsidRDefault="00506FB1" w:rsidP="00506FB1">
      <w:pPr>
        <w:pStyle w:val="3"/>
      </w:pPr>
      <w:bookmarkStart w:id="10" w:name="_Toc100743491"/>
      <w:bookmarkStart w:id="11" w:name="_Toc113213329"/>
      <w:r>
        <w:rPr>
          <w:rFonts w:hint="eastAsia"/>
          <w:lang w:eastAsia="zh-CN"/>
        </w:rPr>
        <w:t>5</w:t>
      </w:r>
      <w:r w:rsidRPr="000D6532">
        <w:t>.</w:t>
      </w:r>
      <w:r>
        <w:t>1</w:t>
      </w:r>
      <w:r w:rsidRPr="000D6532">
        <w:t>.2</w:t>
      </w:r>
      <w:r w:rsidRPr="000D6532">
        <w:tab/>
        <w:t>Pre-conditions</w:t>
      </w:r>
      <w:bookmarkEnd w:id="10"/>
      <w:bookmarkEnd w:id="11"/>
    </w:p>
    <w:p w14:paraId="35610C42" w14:textId="77777777" w:rsidR="00506FB1" w:rsidRPr="006C15D6" w:rsidRDefault="00506FB1" w:rsidP="00506FB1">
      <w:pPr>
        <w:rPr>
          <w:rFonts w:eastAsia="宋体"/>
          <w:lang w:val="en-US" w:eastAsia="zh-CN"/>
        </w:rPr>
      </w:pPr>
      <w:r>
        <w:t>Mary and her husband Tom live in a house with little daughter Alice.</w:t>
      </w:r>
    </w:p>
    <w:p w14:paraId="672003EF" w14:textId="77777777" w:rsidR="00506FB1" w:rsidRDefault="00506FB1" w:rsidP="00506FB1">
      <w:pPr>
        <w:rPr>
          <w:rFonts w:eastAsia="宋体"/>
          <w:lang w:eastAsia="zh-CN"/>
        </w:rPr>
      </w:pPr>
      <w:r>
        <w:rPr>
          <w:rFonts w:eastAsia="宋体"/>
          <w:color w:val="2E3033"/>
          <w:szCs w:val="21"/>
          <w:shd w:val="clear" w:color="auto" w:fill="FFFFFF"/>
        </w:rPr>
        <w:t>O</w:t>
      </w:r>
      <w:r>
        <w:t xml:space="preserve">n every working day, Mary and Tom have to leave home to work, and Alice needs to go to school. </w:t>
      </w:r>
      <w:r>
        <w:rPr>
          <w:rFonts w:eastAsia="宋体"/>
          <w:lang w:eastAsia="zh-CN"/>
        </w:rPr>
        <w:t>Since the community where the house is located is not stable, Mary and Tom have concern on the safety of their property.</w:t>
      </w:r>
    </w:p>
    <w:p w14:paraId="5243DE5C" w14:textId="77777777" w:rsidR="00506FB1" w:rsidRPr="00BF2E40" w:rsidRDefault="00506FB1" w:rsidP="00506FB1">
      <w:r w:rsidRPr="00BF2E40">
        <w:rPr>
          <w:rFonts w:eastAsia="宋体"/>
          <w:lang w:eastAsia="zh-CN"/>
        </w:rPr>
        <w:lastRenderedPageBreak/>
        <w:t>In order to address their concerns, considering protecting the personal privacy and save family cost, Mary sets up some 5G CPEs (i.e. UE) in each room at home, which support sensing functionalities.</w:t>
      </w:r>
    </w:p>
    <w:p w14:paraId="10B656E7" w14:textId="77777777" w:rsidR="00506FB1" w:rsidRPr="000D6532" w:rsidRDefault="00506FB1" w:rsidP="00506FB1">
      <w:pPr>
        <w:pStyle w:val="3"/>
      </w:pPr>
      <w:bookmarkStart w:id="12" w:name="_Toc355779206"/>
      <w:bookmarkStart w:id="13" w:name="_Toc354586744"/>
      <w:bookmarkStart w:id="14" w:name="_Toc354590103"/>
      <w:bookmarkStart w:id="15" w:name="_Toc100743492"/>
      <w:bookmarkStart w:id="16" w:name="_Toc113213330"/>
      <w:bookmarkEnd w:id="12"/>
      <w:bookmarkEnd w:id="13"/>
      <w:bookmarkEnd w:id="14"/>
      <w:r>
        <w:rPr>
          <w:rFonts w:hint="eastAsia"/>
          <w:lang w:eastAsia="zh-CN"/>
        </w:rPr>
        <w:t>5</w:t>
      </w:r>
      <w:r w:rsidRPr="000D6532">
        <w:t>.</w:t>
      </w:r>
      <w:r>
        <w:t>1</w:t>
      </w:r>
      <w:r w:rsidRPr="000D6532">
        <w:t>.3</w:t>
      </w:r>
      <w:r w:rsidRPr="000D6532">
        <w:tab/>
        <w:t>Service Flows</w:t>
      </w:r>
      <w:bookmarkEnd w:id="15"/>
      <w:bookmarkEnd w:id="16"/>
    </w:p>
    <w:p w14:paraId="3E30897A" w14:textId="77777777" w:rsidR="00506FB1" w:rsidRDefault="00506FB1" w:rsidP="00506FB1">
      <w:r>
        <w:t>Mary and her all family members travel to Hawaii in a holiday. At this time, her house is empty. Since she worries about the safety of property, she enables the sensing service on intruder detection of the 5G CPEs (i.e. UE) at home.</w:t>
      </w:r>
    </w:p>
    <w:p w14:paraId="6716D194" w14:textId="77777777" w:rsidR="00506FB1" w:rsidRDefault="00506FB1" w:rsidP="00506FB1">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717306CF" w14:textId="77777777" w:rsidR="00506FB1" w:rsidRDefault="00506FB1" w:rsidP="00506FB1">
      <w:r>
        <w:t>Also,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64D9308D" w14:textId="77777777" w:rsidR="00506FB1" w:rsidRDefault="00506FB1" w:rsidP="00506FB1">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7B288D13" w14:textId="77777777" w:rsidR="00506FB1" w:rsidRDefault="00506FB1" w:rsidP="00506FB1"/>
    <w:p w14:paraId="5DB91BC5" w14:textId="77777777" w:rsidR="00506FB1" w:rsidRPr="000D6532" w:rsidRDefault="00506FB1" w:rsidP="00506FB1">
      <w:pPr>
        <w:pStyle w:val="3"/>
      </w:pPr>
      <w:bookmarkStart w:id="17" w:name="_Toc355779207"/>
      <w:bookmarkStart w:id="18" w:name="_Toc354586745"/>
      <w:bookmarkStart w:id="19" w:name="_Toc354590104"/>
      <w:bookmarkStart w:id="20" w:name="_Toc100743493"/>
      <w:bookmarkStart w:id="21" w:name="_Toc113213331"/>
      <w:bookmarkEnd w:id="17"/>
      <w:bookmarkEnd w:id="18"/>
      <w:bookmarkEnd w:id="19"/>
      <w:r>
        <w:rPr>
          <w:rFonts w:hint="eastAsia"/>
          <w:lang w:eastAsia="zh-CN"/>
        </w:rPr>
        <w:t>5</w:t>
      </w:r>
      <w:r w:rsidRPr="000D6532">
        <w:t>.</w:t>
      </w:r>
      <w:r>
        <w:t>1</w:t>
      </w:r>
      <w:r w:rsidRPr="000D6532">
        <w:t>.4</w:t>
      </w:r>
      <w:r w:rsidRPr="000D6532">
        <w:tab/>
        <w:t>Post-conditions</w:t>
      </w:r>
      <w:bookmarkEnd w:id="20"/>
      <w:bookmarkEnd w:id="21"/>
    </w:p>
    <w:p w14:paraId="216B36CD" w14:textId="77777777" w:rsidR="00506FB1" w:rsidRDefault="00506FB1" w:rsidP="00506FB1">
      <w:r>
        <w:t>Thanks to the sensing service provided by 5G UE and network, an intruder is found when Mary is out of home.</w:t>
      </w:r>
    </w:p>
    <w:p w14:paraId="29220EF8" w14:textId="77777777" w:rsidR="00506FB1" w:rsidRDefault="00506FB1" w:rsidP="00506FB1"/>
    <w:p w14:paraId="1AA51849" w14:textId="77777777" w:rsidR="00506FB1" w:rsidRPr="000D6532" w:rsidRDefault="00506FB1" w:rsidP="00506FB1">
      <w:pPr>
        <w:pStyle w:val="3"/>
      </w:pPr>
      <w:bookmarkStart w:id="22" w:name="_Toc355779209"/>
      <w:bookmarkStart w:id="23" w:name="_Toc354586747"/>
      <w:bookmarkStart w:id="24" w:name="_Toc354590106"/>
      <w:bookmarkStart w:id="25" w:name="_Toc100743494"/>
      <w:bookmarkStart w:id="26" w:name="_Toc113213332"/>
      <w:bookmarkEnd w:id="22"/>
      <w:bookmarkEnd w:id="23"/>
      <w:bookmarkEnd w:id="24"/>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25"/>
      <w:bookmarkEnd w:id="26"/>
    </w:p>
    <w:p w14:paraId="4AA17A57" w14:textId="77777777" w:rsidR="00506FB1" w:rsidRDefault="00506FB1" w:rsidP="00506FB1">
      <w:r>
        <w:t>None.</w:t>
      </w:r>
    </w:p>
    <w:p w14:paraId="2FDF42EF" w14:textId="77777777" w:rsidR="00506FB1" w:rsidRPr="00E55485" w:rsidRDefault="00506FB1" w:rsidP="00506FB1">
      <w:pPr>
        <w:rPr>
          <w:rFonts w:eastAsia="宋体"/>
          <w:color w:val="2E3033"/>
          <w:szCs w:val="21"/>
          <w:shd w:val="clear" w:color="auto" w:fill="FFFFFF"/>
        </w:rPr>
      </w:pPr>
    </w:p>
    <w:p w14:paraId="231790CF" w14:textId="77777777" w:rsidR="00506FB1" w:rsidRPr="000D6532" w:rsidRDefault="00506FB1" w:rsidP="00506FB1">
      <w:pPr>
        <w:pStyle w:val="3"/>
      </w:pPr>
      <w:bookmarkStart w:id="27" w:name="_Toc100743495"/>
      <w:bookmarkStart w:id="28" w:name="_Toc113213333"/>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bookmarkEnd w:id="28"/>
    </w:p>
    <w:p w14:paraId="5A1B21B3" w14:textId="77777777" w:rsidR="00506FB1" w:rsidRDefault="00506FB1" w:rsidP="00506FB1">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r>
        <w:rPr>
          <w:rFonts w:eastAsia="宋体"/>
          <w:szCs w:val="21"/>
          <w:shd w:val="clear" w:color="auto" w:fill="FFFFFF"/>
        </w:rPr>
        <w:t>, e.g., based on location.</w:t>
      </w:r>
    </w:p>
    <w:p w14:paraId="5DE8BB53" w14:textId="537998AD" w:rsidR="00506FB1" w:rsidRDefault="00506FB1" w:rsidP="00506FB1">
      <w:pPr>
        <w:pStyle w:val="EditorsNote"/>
        <w:rPr>
          <w:rFonts w:eastAsia="宋体"/>
          <w:szCs w:val="21"/>
          <w:shd w:val="clear" w:color="auto" w:fill="FFFFFF"/>
        </w:rPr>
      </w:pPr>
      <w:r>
        <w:rPr>
          <w:lang w:eastAsia="zh-CN"/>
        </w:rPr>
        <w:t>Editor's Note:</w:t>
      </w:r>
      <w:r>
        <w:rPr>
          <w:lang w:eastAsia="zh-CN"/>
        </w:rPr>
        <w:tab/>
      </w:r>
      <w:ins w:id="29" w:author="OPPO" w:date="2022-11-17T14:10:00Z">
        <w:r w:rsidR="00FF60C1" w:rsidRPr="00FC76E5">
          <w:rPr>
            <w:rFonts w:eastAsia="Arial Unicode MS" w:cs="Arial"/>
            <w:szCs w:val="18"/>
            <w:lang w:eastAsia="ar-SA"/>
          </w:rPr>
          <w:t xml:space="preserve">terminology </w:t>
        </w:r>
      </w:ins>
      <w:ins w:id="30" w:author="OPPO" w:date="2022-11-17T14:11:00Z">
        <w:r w:rsidR="00FF60C1">
          <w:rPr>
            <w:rFonts w:eastAsia="Arial Unicode MS" w:cs="Arial"/>
            <w:szCs w:val="18"/>
            <w:lang w:eastAsia="ar-SA"/>
          </w:rPr>
          <w:t xml:space="preserve">of UE/base station </w:t>
        </w:r>
      </w:ins>
      <w:ins w:id="31" w:author="OPPO" w:date="2022-11-17T14:10:00Z">
        <w:r w:rsidR="00FF60C1" w:rsidRPr="00FC76E5">
          <w:rPr>
            <w:rFonts w:eastAsia="Arial Unicode MS" w:cs="Arial"/>
            <w:szCs w:val="18"/>
            <w:lang w:eastAsia="ar-SA"/>
          </w:rPr>
          <w:t>needs to be adapted.</w:t>
        </w:r>
      </w:ins>
      <w:del w:id="32" w:author="OPPO" w:date="2022-11-17T14:10:00Z">
        <w:r w:rsidDel="00FF60C1">
          <w:rPr>
            <w:lang w:eastAsia="zh-CN"/>
          </w:rPr>
          <w:delText>it is FFS whether base station needs to be added into [P.R.5.1.6-1].</w:delText>
        </w:r>
      </w:del>
    </w:p>
    <w:p w14:paraId="44673D30" w14:textId="77777777" w:rsidR="00506FB1" w:rsidRDefault="00506FB1" w:rsidP="00506FB1">
      <w:pPr>
        <w:rPr>
          <w:rFonts w:eastAsia="宋体"/>
          <w:szCs w:val="21"/>
          <w:shd w:val="clear" w:color="auto" w:fill="FFFFFF"/>
        </w:rPr>
      </w:pPr>
      <w:bookmarkStart w:id="33" w:name="_Hlk103851378"/>
      <w:r>
        <w:rPr>
          <w:rFonts w:eastAsia="宋体"/>
          <w:szCs w:val="21"/>
          <w:shd w:val="clear" w:color="auto" w:fill="FFFFFF"/>
        </w:rPr>
        <w:t xml:space="preserve">[P.R.5.1.6-2] The 5G system shall support a UE to perform sensing measurement process </w:t>
      </w:r>
      <w:bookmarkStart w:id="34" w:name="OLE_LINK6"/>
      <w:r>
        <w:rPr>
          <w:rFonts w:eastAsia="宋体"/>
          <w:szCs w:val="21"/>
          <w:shd w:val="clear" w:color="auto" w:fill="FFFFFF"/>
        </w:rPr>
        <w:t>based on the trusted 3</w:t>
      </w:r>
      <w:r w:rsidRPr="00FB50AC">
        <w:rPr>
          <w:rFonts w:eastAsia="宋体"/>
          <w:szCs w:val="21"/>
          <w:shd w:val="clear" w:color="auto" w:fill="FFFFFF"/>
          <w:vertAlign w:val="superscript"/>
        </w:rPr>
        <w:t>rd</w:t>
      </w:r>
      <w:r>
        <w:rPr>
          <w:rFonts w:eastAsia="宋体"/>
          <w:szCs w:val="21"/>
          <w:shd w:val="clear" w:color="auto" w:fill="FFFFFF"/>
        </w:rPr>
        <w:t xml:space="preserve"> party’s request.</w:t>
      </w:r>
      <w:bookmarkEnd w:id="34"/>
    </w:p>
    <w:p w14:paraId="47A332B4" w14:textId="77777777" w:rsidR="00506FB1" w:rsidRPr="00811581" w:rsidRDefault="00506FB1" w:rsidP="00506FB1">
      <w:pPr>
        <w:pStyle w:val="EditorsNote"/>
        <w:rPr>
          <w:lang w:eastAsia="zh-CN"/>
        </w:rPr>
      </w:pPr>
    </w:p>
    <w:p w14:paraId="5ADCFC2E" w14:textId="77777777" w:rsidR="00506FB1" w:rsidRDefault="00506FB1" w:rsidP="00506FB1">
      <w:bookmarkStart w:id="35" w:name="OLE_LINK5"/>
      <w:bookmarkStart w:id="36" w:name="OLE_LINK3"/>
      <w:bookmarkStart w:id="37" w:name="OLE_LINK4"/>
      <w:bookmarkEnd w:id="33"/>
      <w:r>
        <w:rPr>
          <w:rFonts w:eastAsia="宋体"/>
          <w:szCs w:val="21"/>
          <w:shd w:val="clear" w:color="auto" w:fill="FFFFFF"/>
        </w:rPr>
        <w:t xml:space="preserve">[P.R.5.1.6-3] </w:t>
      </w:r>
      <w:bookmarkEnd w:id="35"/>
      <w:r>
        <w:rPr>
          <w:rFonts w:eastAsia="宋体"/>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6AC353EA" w14:textId="77777777" w:rsidR="00506FB1" w:rsidRDefault="00506FB1" w:rsidP="00506FB1">
      <w:pPr>
        <w:pStyle w:val="EditorsNote"/>
        <w:rPr>
          <w:lang w:eastAsia="zh-CN"/>
        </w:rPr>
      </w:pPr>
      <w:bookmarkStart w:id="38" w:name="_Hlk103851483"/>
    </w:p>
    <w:p w14:paraId="627724BA" w14:textId="77777777" w:rsidR="00506FB1" w:rsidRDefault="00506FB1" w:rsidP="00506FB1">
      <w:r>
        <w:rPr>
          <w:rFonts w:eastAsia="宋体"/>
          <w:szCs w:val="21"/>
          <w:shd w:val="clear" w:color="auto" w:fill="FFFFFF"/>
        </w:rPr>
        <w:t xml:space="preserve">[P.R.5.1.6-4] The 5G system shall </w:t>
      </w:r>
      <w:r>
        <w:t>support UE to perform sensing measurement process using signals received from other UE(s).</w:t>
      </w:r>
    </w:p>
    <w:p w14:paraId="0FC8E2EB" w14:textId="77777777" w:rsidR="00506FB1" w:rsidRPr="00DB700A" w:rsidRDefault="00506FB1" w:rsidP="00506FB1">
      <w:r>
        <w:rPr>
          <w:rFonts w:eastAsia="宋体"/>
          <w:szCs w:val="21"/>
          <w:shd w:val="clear" w:color="auto" w:fill="FFFFFF"/>
        </w:rPr>
        <w:t xml:space="preserve">[P.R.5.1.6-5] The 5G system shall </w:t>
      </w:r>
      <w:r>
        <w:t>support UE to perform sensing measurement process in licensed or unlicensed band.</w:t>
      </w:r>
    </w:p>
    <w:p w14:paraId="28B601B4" w14:textId="77777777" w:rsidR="00506FB1" w:rsidRDefault="00506FB1" w:rsidP="00506FB1">
      <w:pPr>
        <w:suppressAutoHyphens/>
        <w:spacing w:line="276" w:lineRule="auto"/>
        <w:rPr>
          <w:rFonts w:eastAsia="Calibri"/>
          <w:lang w:val="en-US"/>
        </w:rPr>
      </w:pPr>
      <w:r>
        <w:rPr>
          <w:rFonts w:eastAsia="Calibri"/>
          <w:lang w:val="en-US"/>
        </w:rPr>
        <w:t>[P.R.5.1.6-6] The 5G system shall be able to provide the sensing service with following KPIs:</w:t>
      </w:r>
    </w:p>
    <w:p w14:paraId="696C0FEF" w14:textId="61AE2E1F" w:rsidR="00506FB1" w:rsidRPr="00A651C0" w:rsidRDefault="00506FB1" w:rsidP="00506FB1">
      <w:pPr>
        <w:pStyle w:val="TH"/>
        <w:rPr>
          <w:lang w:val="en-US" w:eastAsia="en-GB"/>
        </w:rPr>
      </w:pPr>
      <w:r>
        <w:lastRenderedPageBreak/>
        <w:t xml:space="preserve">Table 5.1.6-1: </w:t>
      </w:r>
      <w:r>
        <w:rPr>
          <w:lang w:val="en-US"/>
        </w:rPr>
        <w:t xml:space="preserve">Performance requirements </w:t>
      </w:r>
      <w:ins w:id="39" w:author="OPPO" w:date="2022-11-17T14:24:00Z">
        <w:r w:rsidR="00201053" w:rsidRPr="00201053">
          <w:rPr>
            <w:lang w:val="en-US"/>
          </w:rPr>
          <w:t xml:space="preserve">of sensing results </w:t>
        </w:r>
      </w:ins>
      <w:r>
        <w:rPr>
          <w:lang w:val="en-US"/>
        </w:rPr>
        <w:t xml:space="preserve">for </w:t>
      </w:r>
      <w:r w:rsidRPr="002530BC">
        <w:rPr>
          <w:lang w:val="en-US"/>
        </w:rPr>
        <w:t>intruder detection in smart home</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506FB1" w14:paraId="245C3455" w14:textId="77777777" w:rsidTr="0057073A">
        <w:trPr>
          <w:trHeight w:val="297"/>
          <w:jc w:val="center"/>
        </w:trPr>
        <w:tc>
          <w:tcPr>
            <w:tcW w:w="994" w:type="dxa"/>
            <w:vMerge w:val="restart"/>
            <w:shd w:val="clear" w:color="auto" w:fill="E7E6E6"/>
          </w:tcPr>
          <w:p w14:paraId="71AC30D8" w14:textId="1CCA9C3D" w:rsidR="00506FB1" w:rsidRPr="00B007BA" w:rsidRDefault="00506FB1" w:rsidP="0057073A">
            <w:pPr>
              <w:jc w:val="center"/>
              <w:rPr>
                <w:rFonts w:ascii="Arial" w:hAnsi="Arial" w:cs="Arial"/>
                <w:b/>
                <w:sz w:val="16"/>
                <w:szCs w:val="18"/>
              </w:rPr>
            </w:pPr>
            <w:del w:id="40" w:author="OPPO" w:date="2022-11-03T10:19:00Z">
              <w:r w:rsidRPr="00B007BA" w:rsidDel="00591E7A">
                <w:rPr>
                  <w:rFonts w:ascii="Arial" w:hAnsi="Arial" w:cs="Arial"/>
                  <w:b/>
                  <w:sz w:val="16"/>
                  <w:szCs w:val="18"/>
                </w:rPr>
                <w:delText>Scenario</w:delText>
              </w:r>
            </w:del>
          </w:p>
        </w:tc>
        <w:tc>
          <w:tcPr>
            <w:tcW w:w="2024" w:type="dxa"/>
            <w:gridSpan w:val="3"/>
            <w:shd w:val="clear" w:color="auto" w:fill="E7E6E6"/>
          </w:tcPr>
          <w:p w14:paraId="75DAB352" w14:textId="23D8A31C" w:rsidR="00506FB1" w:rsidRPr="00B007BA" w:rsidRDefault="00506FB1" w:rsidP="0057073A">
            <w:pPr>
              <w:jc w:val="center"/>
              <w:rPr>
                <w:rFonts w:ascii="Arial" w:hAnsi="Arial" w:cs="Arial"/>
                <w:b/>
                <w:sz w:val="16"/>
                <w:szCs w:val="18"/>
              </w:rPr>
            </w:pPr>
            <w:del w:id="41" w:author="OPPO" w:date="2022-11-03T10:19:00Z">
              <w:r w:rsidRPr="00B007BA" w:rsidDel="00591E7A">
                <w:rPr>
                  <w:rFonts w:ascii="Arial" w:hAnsi="Arial" w:cs="Arial"/>
                  <w:b/>
                  <w:sz w:val="16"/>
                  <w:szCs w:val="18"/>
                </w:rPr>
                <w:delText>Sensing Distance</w:delText>
              </w:r>
            </w:del>
          </w:p>
        </w:tc>
        <w:tc>
          <w:tcPr>
            <w:tcW w:w="2126" w:type="dxa"/>
            <w:gridSpan w:val="3"/>
            <w:shd w:val="clear" w:color="auto" w:fill="E7E6E6"/>
          </w:tcPr>
          <w:p w14:paraId="621E3D82" w14:textId="48F61F92" w:rsidR="00506FB1" w:rsidRPr="00B007BA" w:rsidRDefault="00506FB1" w:rsidP="0057073A">
            <w:pPr>
              <w:jc w:val="center"/>
              <w:rPr>
                <w:rFonts w:ascii="Arial" w:hAnsi="Arial" w:cs="Arial"/>
                <w:b/>
                <w:sz w:val="16"/>
                <w:szCs w:val="18"/>
              </w:rPr>
            </w:pPr>
            <w:del w:id="42" w:author="OPPO" w:date="2022-11-03T10:19:00Z">
              <w:r w:rsidRPr="00B007BA" w:rsidDel="00591E7A">
                <w:rPr>
                  <w:rFonts w:ascii="Arial" w:hAnsi="Arial" w:cs="Arial"/>
                  <w:b/>
                  <w:sz w:val="16"/>
                  <w:szCs w:val="18"/>
                </w:rPr>
                <w:delText xml:space="preserve">Sensing Angle </w:delText>
              </w:r>
            </w:del>
          </w:p>
        </w:tc>
        <w:tc>
          <w:tcPr>
            <w:tcW w:w="2268" w:type="dxa"/>
            <w:gridSpan w:val="3"/>
            <w:shd w:val="clear" w:color="auto" w:fill="E7E6E6"/>
          </w:tcPr>
          <w:p w14:paraId="3D2A93A5" w14:textId="3CCBBAF2" w:rsidR="00506FB1" w:rsidRPr="00B007BA" w:rsidRDefault="00506FB1" w:rsidP="0057073A">
            <w:pPr>
              <w:jc w:val="center"/>
              <w:rPr>
                <w:rFonts w:ascii="Arial" w:hAnsi="Arial" w:cs="Arial"/>
                <w:b/>
                <w:sz w:val="16"/>
                <w:szCs w:val="18"/>
              </w:rPr>
            </w:pPr>
            <w:del w:id="43" w:author="OPPO" w:date="2022-11-03T10:19:00Z">
              <w:r w:rsidRPr="00B007BA" w:rsidDel="00591E7A">
                <w:rPr>
                  <w:rFonts w:ascii="Arial" w:hAnsi="Arial" w:cs="Arial"/>
                  <w:b/>
                  <w:sz w:val="16"/>
                  <w:szCs w:val="18"/>
                </w:rPr>
                <w:delText xml:space="preserve">Sensing </w:delText>
              </w:r>
              <w:r w:rsidDel="00591E7A">
                <w:rPr>
                  <w:rFonts w:ascii="Arial" w:hAnsi="Arial" w:cs="Arial"/>
                  <w:b/>
                  <w:sz w:val="16"/>
                  <w:szCs w:val="18"/>
                </w:rPr>
                <w:delText>Velocity</w:delText>
              </w:r>
            </w:del>
          </w:p>
        </w:tc>
        <w:tc>
          <w:tcPr>
            <w:tcW w:w="1559" w:type="dxa"/>
            <w:vMerge w:val="restart"/>
            <w:shd w:val="clear" w:color="auto" w:fill="E7E6E6"/>
          </w:tcPr>
          <w:p w14:paraId="256EFE9B" w14:textId="6ECFB2BF" w:rsidR="00506FB1" w:rsidRPr="00B007BA" w:rsidRDefault="00506FB1" w:rsidP="0057073A">
            <w:pPr>
              <w:jc w:val="center"/>
              <w:rPr>
                <w:rFonts w:ascii="Arial" w:hAnsi="Arial" w:cs="Arial"/>
                <w:b/>
                <w:sz w:val="16"/>
                <w:szCs w:val="18"/>
              </w:rPr>
            </w:pPr>
            <w:del w:id="44" w:author="OPPO" w:date="2022-11-03T10:19:00Z">
              <w:r w:rsidDel="00591E7A">
                <w:rPr>
                  <w:rFonts w:ascii="Arial" w:hAnsi="Arial" w:cs="Arial"/>
                  <w:b/>
                  <w:sz w:val="16"/>
                  <w:szCs w:val="18"/>
                </w:rPr>
                <w:delText>Confidence level</w:delText>
              </w:r>
            </w:del>
          </w:p>
        </w:tc>
        <w:tc>
          <w:tcPr>
            <w:tcW w:w="1134" w:type="dxa"/>
            <w:vMerge w:val="restart"/>
            <w:shd w:val="clear" w:color="auto" w:fill="E7E6E6"/>
          </w:tcPr>
          <w:p w14:paraId="2E2A35BC" w14:textId="31094B9D" w:rsidR="00506FB1" w:rsidRPr="00B007BA" w:rsidRDefault="00506FB1" w:rsidP="0057073A">
            <w:pPr>
              <w:jc w:val="center"/>
              <w:rPr>
                <w:rFonts w:ascii="Arial" w:hAnsi="Arial" w:cs="Arial"/>
                <w:b/>
                <w:sz w:val="16"/>
                <w:szCs w:val="18"/>
              </w:rPr>
            </w:pPr>
            <w:del w:id="45" w:author="OPPO" w:date="2022-11-03T10:19:00Z">
              <w:r w:rsidRPr="00B007BA" w:rsidDel="00591E7A">
                <w:rPr>
                  <w:rFonts w:ascii="Arial" w:hAnsi="Arial" w:cs="Arial"/>
                  <w:b/>
                  <w:sz w:val="16"/>
                  <w:szCs w:val="18"/>
                </w:rPr>
                <w:delText>Latency</w:delText>
              </w:r>
            </w:del>
          </w:p>
        </w:tc>
      </w:tr>
      <w:tr w:rsidR="00506FB1" w14:paraId="3701E97F" w14:textId="77777777" w:rsidTr="0057073A">
        <w:trPr>
          <w:cantSplit/>
          <w:trHeight w:val="1478"/>
          <w:jc w:val="center"/>
        </w:trPr>
        <w:tc>
          <w:tcPr>
            <w:tcW w:w="994" w:type="dxa"/>
            <w:vMerge/>
            <w:shd w:val="clear" w:color="auto" w:fill="E7E6E6"/>
          </w:tcPr>
          <w:p w14:paraId="00505BDA" w14:textId="77777777" w:rsidR="00506FB1" w:rsidRPr="00F05229" w:rsidRDefault="00506FB1" w:rsidP="0057073A">
            <w:pPr>
              <w:jc w:val="center"/>
              <w:rPr>
                <w:rFonts w:ascii="Arial" w:hAnsi="Arial" w:cs="Arial"/>
                <w:b/>
                <w:sz w:val="16"/>
                <w:szCs w:val="18"/>
              </w:rPr>
            </w:pPr>
          </w:p>
        </w:tc>
        <w:tc>
          <w:tcPr>
            <w:tcW w:w="606" w:type="dxa"/>
            <w:shd w:val="clear" w:color="auto" w:fill="E7E6E6"/>
            <w:textDirection w:val="tbRlV"/>
          </w:tcPr>
          <w:p w14:paraId="25E06BCD" w14:textId="4CA6942F" w:rsidR="00506FB1" w:rsidRPr="00B007BA" w:rsidRDefault="00506FB1" w:rsidP="0057073A">
            <w:pPr>
              <w:ind w:left="113" w:right="113"/>
              <w:jc w:val="center"/>
              <w:rPr>
                <w:rFonts w:ascii="Arial" w:hAnsi="Arial" w:cs="Arial"/>
                <w:b/>
                <w:sz w:val="16"/>
                <w:szCs w:val="18"/>
              </w:rPr>
            </w:pPr>
            <w:del w:id="46" w:author="OPPO" w:date="2022-11-03T10:20:00Z">
              <w:r w:rsidRPr="00B007BA" w:rsidDel="00591E7A">
                <w:rPr>
                  <w:rFonts w:ascii="Arial" w:hAnsi="Arial" w:cs="Arial"/>
                  <w:b/>
                  <w:sz w:val="16"/>
                  <w:szCs w:val="18"/>
                </w:rPr>
                <w:delText>Accuracy</w:delText>
              </w:r>
            </w:del>
          </w:p>
        </w:tc>
        <w:tc>
          <w:tcPr>
            <w:tcW w:w="709" w:type="dxa"/>
            <w:shd w:val="clear" w:color="auto" w:fill="E7E6E6"/>
            <w:textDirection w:val="tbRlV"/>
          </w:tcPr>
          <w:p w14:paraId="2D945464" w14:textId="2D8FBA39" w:rsidR="00506FB1" w:rsidRPr="00B007BA" w:rsidRDefault="00506FB1" w:rsidP="0057073A">
            <w:pPr>
              <w:ind w:left="113" w:right="113"/>
              <w:jc w:val="center"/>
              <w:rPr>
                <w:rFonts w:ascii="Arial" w:hAnsi="Arial" w:cs="Arial"/>
                <w:b/>
                <w:sz w:val="16"/>
                <w:szCs w:val="18"/>
              </w:rPr>
            </w:pPr>
            <w:del w:id="47" w:author="OPPO" w:date="2022-11-03T10:20:00Z">
              <w:r w:rsidRPr="00B007BA" w:rsidDel="00591E7A">
                <w:rPr>
                  <w:rFonts w:ascii="Arial" w:hAnsi="Arial" w:cs="Arial"/>
                  <w:b/>
                  <w:sz w:val="16"/>
                  <w:szCs w:val="18"/>
                </w:rPr>
                <w:delText>Resolution</w:delText>
              </w:r>
            </w:del>
          </w:p>
        </w:tc>
        <w:tc>
          <w:tcPr>
            <w:tcW w:w="709" w:type="dxa"/>
            <w:shd w:val="clear" w:color="auto" w:fill="E7E6E6"/>
            <w:textDirection w:val="tbRlV"/>
          </w:tcPr>
          <w:p w14:paraId="2E765C0B" w14:textId="1D503925" w:rsidR="00506FB1" w:rsidRPr="00B007BA" w:rsidRDefault="00506FB1" w:rsidP="0057073A">
            <w:pPr>
              <w:ind w:left="113" w:right="113"/>
              <w:jc w:val="center"/>
              <w:rPr>
                <w:rFonts w:ascii="Arial" w:hAnsi="Arial" w:cs="Arial"/>
                <w:b/>
                <w:sz w:val="16"/>
                <w:szCs w:val="18"/>
              </w:rPr>
            </w:pPr>
            <w:del w:id="48" w:author="OPPO" w:date="2022-11-03T10:20:00Z">
              <w:r w:rsidDel="00591E7A">
                <w:rPr>
                  <w:rFonts w:ascii="Arial" w:hAnsi="Arial" w:cs="Arial"/>
                  <w:b/>
                  <w:sz w:val="16"/>
                  <w:szCs w:val="18"/>
                </w:rPr>
                <w:delText>Effective Sensing Distance</w:delText>
              </w:r>
              <w:r w:rsidRPr="00B007BA" w:rsidDel="00591E7A">
                <w:rPr>
                  <w:rFonts w:ascii="Arial" w:hAnsi="Arial" w:cs="Arial"/>
                  <w:b/>
                  <w:sz w:val="16"/>
                  <w:szCs w:val="18"/>
                </w:rPr>
                <w:delText xml:space="preserve"> </w:delText>
              </w:r>
            </w:del>
          </w:p>
        </w:tc>
        <w:tc>
          <w:tcPr>
            <w:tcW w:w="708" w:type="dxa"/>
            <w:shd w:val="clear" w:color="auto" w:fill="E7E6E6"/>
            <w:textDirection w:val="tbRlV"/>
          </w:tcPr>
          <w:p w14:paraId="0DB5D210" w14:textId="29ACF8DD" w:rsidR="00506FB1" w:rsidRPr="00B007BA" w:rsidRDefault="00506FB1" w:rsidP="0057073A">
            <w:pPr>
              <w:ind w:left="113" w:right="113"/>
              <w:jc w:val="center"/>
              <w:rPr>
                <w:rFonts w:ascii="Arial" w:hAnsi="Arial" w:cs="Arial"/>
                <w:b/>
                <w:sz w:val="16"/>
                <w:szCs w:val="18"/>
              </w:rPr>
            </w:pPr>
            <w:del w:id="49" w:author="OPPO" w:date="2022-11-03T10:20:00Z">
              <w:r w:rsidRPr="00B007BA" w:rsidDel="00591E7A">
                <w:rPr>
                  <w:rFonts w:ascii="Arial" w:hAnsi="Arial" w:cs="Arial"/>
                  <w:b/>
                  <w:sz w:val="16"/>
                  <w:szCs w:val="18"/>
                </w:rPr>
                <w:delText>Accuracy</w:delText>
              </w:r>
            </w:del>
          </w:p>
        </w:tc>
        <w:tc>
          <w:tcPr>
            <w:tcW w:w="709" w:type="dxa"/>
            <w:shd w:val="clear" w:color="auto" w:fill="E7E6E6"/>
            <w:textDirection w:val="tbRlV"/>
          </w:tcPr>
          <w:p w14:paraId="13486EE8" w14:textId="6BD40781" w:rsidR="00506FB1" w:rsidRPr="00B007BA" w:rsidRDefault="00506FB1" w:rsidP="0057073A">
            <w:pPr>
              <w:ind w:left="113" w:right="113"/>
              <w:jc w:val="center"/>
              <w:rPr>
                <w:rFonts w:ascii="Arial" w:hAnsi="Arial" w:cs="Arial"/>
                <w:b/>
                <w:sz w:val="16"/>
                <w:szCs w:val="18"/>
              </w:rPr>
            </w:pPr>
            <w:del w:id="50" w:author="OPPO" w:date="2022-11-03T10:20:00Z">
              <w:r w:rsidRPr="00B007BA" w:rsidDel="00591E7A">
                <w:rPr>
                  <w:rFonts w:ascii="Arial" w:hAnsi="Arial" w:cs="Arial"/>
                  <w:b/>
                  <w:sz w:val="16"/>
                  <w:szCs w:val="18"/>
                </w:rPr>
                <w:delText>Resolution</w:delText>
              </w:r>
            </w:del>
          </w:p>
        </w:tc>
        <w:tc>
          <w:tcPr>
            <w:tcW w:w="709" w:type="dxa"/>
            <w:shd w:val="clear" w:color="auto" w:fill="E7E6E6"/>
            <w:textDirection w:val="tbRlV"/>
          </w:tcPr>
          <w:p w14:paraId="5CD36B82" w14:textId="2D7B44A6" w:rsidR="00506FB1" w:rsidRPr="00B007BA" w:rsidRDefault="00506FB1" w:rsidP="0057073A">
            <w:pPr>
              <w:ind w:left="113" w:right="113"/>
              <w:jc w:val="center"/>
              <w:rPr>
                <w:rFonts w:ascii="Arial" w:hAnsi="Arial" w:cs="Arial"/>
                <w:b/>
                <w:sz w:val="16"/>
                <w:szCs w:val="18"/>
              </w:rPr>
            </w:pPr>
            <w:del w:id="51" w:author="OPPO" w:date="2022-11-03T10:21:00Z">
              <w:r w:rsidDel="00591E7A">
                <w:rPr>
                  <w:rFonts w:ascii="Arial" w:hAnsi="Arial" w:cs="Arial"/>
                  <w:b/>
                  <w:sz w:val="16"/>
                  <w:szCs w:val="18"/>
                </w:rPr>
                <w:delText>FOV (Field of View)</w:delText>
              </w:r>
              <w:r w:rsidRPr="00B007BA" w:rsidDel="00591E7A">
                <w:rPr>
                  <w:rFonts w:ascii="Arial" w:hAnsi="Arial" w:cs="Arial"/>
                  <w:b/>
                  <w:sz w:val="16"/>
                  <w:szCs w:val="18"/>
                </w:rPr>
                <w:delText xml:space="preserve"> </w:delText>
              </w:r>
            </w:del>
          </w:p>
        </w:tc>
        <w:tc>
          <w:tcPr>
            <w:tcW w:w="709" w:type="dxa"/>
            <w:shd w:val="clear" w:color="auto" w:fill="E7E6E6"/>
            <w:textDirection w:val="tbRlV"/>
          </w:tcPr>
          <w:p w14:paraId="35D04107" w14:textId="6D0564C6" w:rsidR="00506FB1" w:rsidRPr="00B007BA" w:rsidRDefault="00506FB1" w:rsidP="0057073A">
            <w:pPr>
              <w:ind w:left="113" w:right="113"/>
              <w:jc w:val="center"/>
              <w:rPr>
                <w:rFonts w:ascii="Arial" w:hAnsi="Arial" w:cs="Arial"/>
                <w:b/>
                <w:sz w:val="16"/>
                <w:szCs w:val="18"/>
              </w:rPr>
            </w:pPr>
            <w:del w:id="52" w:author="OPPO" w:date="2022-11-03T10:21:00Z">
              <w:r w:rsidRPr="00B007BA" w:rsidDel="00591E7A">
                <w:rPr>
                  <w:rFonts w:ascii="Arial" w:hAnsi="Arial" w:cs="Arial"/>
                  <w:b/>
                  <w:sz w:val="16"/>
                  <w:szCs w:val="18"/>
                </w:rPr>
                <w:delText>Accuracy</w:delText>
              </w:r>
            </w:del>
          </w:p>
        </w:tc>
        <w:tc>
          <w:tcPr>
            <w:tcW w:w="850" w:type="dxa"/>
            <w:shd w:val="clear" w:color="auto" w:fill="E7E6E6"/>
            <w:textDirection w:val="tbRlV"/>
          </w:tcPr>
          <w:p w14:paraId="115B8B7A" w14:textId="02F80348" w:rsidR="00506FB1" w:rsidRPr="00B007BA" w:rsidRDefault="00506FB1" w:rsidP="0057073A">
            <w:pPr>
              <w:ind w:left="113" w:right="113"/>
              <w:jc w:val="center"/>
              <w:rPr>
                <w:rFonts w:ascii="Arial" w:hAnsi="Arial" w:cs="Arial"/>
                <w:b/>
                <w:sz w:val="16"/>
                <w:szCs w:val="18"/>
              </w:rPr>
            </w:pPr>
            <w:del w:id="53" w:author="OPPO" w:date="2022-11-03T10:21:00Z">
              <w:r w:rsidRPr="00B007BA" w:rsidDel="00591E7A">
                <w:rPr>
                  <w:rFonts w:ascii="Arial" w:hAnsi="Arial" w:cs="Arial"/>
                  <w:b/>
                  <w:sz w:val="16"/>
                  <w:szCs w:val="18"/>
                </w:rPr>
                <w:delText>Resolution</w:delText>
              </w:r>
            </w:del>
          </w:p>
        </w:tc>
        <w:tc>
          <w:tcPr>
            <w:tcW w:w="709" w:type="dxa"/>
            <w:shd w:val="clear" w:color="auto" w:fill="E7E6E6"/>
            <w:textDirection w:val="tbRlV"/>
          </w:tcPr>
          <w:p w14:paraId="00028A4F" w14:textId="7FA2A4AA" w:rsidR="00506FB1" w:rsidRPr="00B007BA" w:rsidRDefault="00506FB1" w:rsidP="0057073A">
            <w:pPr>
              <w:ind w:left="113" w:right="113"/>
              <w:jc w:val="center"/>
              <w:rPr>
                <w:rFonts w:ascii="Arial" w:hAnsi="Arial" w:cs="Arial"/>
                <w:b/>
                <w:sz w:val="16"/>
                <w:szCs w:val="18"/>
              </w:rPr>
            </w:pPr>
            <w:del w:id="54" w:author="OPPO" w:date="2022-11-03T10:21:00Z">
              <w:r w:rsidDel="00591E7A">
                <w:rPr>
                  <w:rFonts w:ascii="Arial" w:hAnsi="Arial" w:cs="Arial"/>
                  <w:b/>
                  <w:sz w:val="16"/>
                  <w:szCs w:val="18"/>
                </w:rPr>
                <w:delText>Effective Sensing Velocity</w:delText>
              </w:r>
            </w:del>
          </w:p>
        </w:tc>
        <w:tc>
          <w:tcPr>
            <w:tcW w:w="1559" w:type="dxa"/>
            <w:vMerge/>
            <w:shd w:val="clear" w:color="auto" w:fill="E7E6E6"/>
          </w:tcPr>
          <w:p w14:paraId="7C80BB02" w14:textId="77777777" w:rsidR="00506FB1" w:rsidRPr="00F05229" w:rsidRDefault="00506FB1" w:rsidP="0057073A">
            <w:pPr>
              <w:jc w:val="center"/>
              <w:rPr>
                <w:rFonts w:ascii="Arial" w:hAnsi="Arial" w:cs="Arial"/>
                <w:b/>
                <w:sz w:val="16"/>
                <w:szCs w:val="18"/>
              </w:rPr>
            </w:pPr>
          </w:p>
        </w:tc>
        <w:tc>
          <w:tcPr>
            <w:tcW w:w="1134" w:type="dxa"/>
            <w:vMerge/>
            <w:shd w:val="clear" w:color="auto" w:fill="E7E6E6"/>
          </w:tcPr>
          <w:p w14:paraId="71933269" w14:textId="77777777" w:rsidR="00506FB1" w:rsidRPr="00F05229" w:rsidRDefault="00506FB1" w:rsidP="0057073A">
            <w:pPr>
              <w:jc w:val="center"/>
              <w:rPr>
                <w:rFonts w:ascii="Arial" w:hAnsi="Arial" w:cs="Arial"/>
                <w:b/>
                <w:sz w:val="16"/>
                <w:szCs w:val="18"/>
                <w:highlight w:val="yellow"/>
              </w:rPr>
            </w:pPr>
          </w:p>
        </w:tc>
      </w:tr>
      <w:tr w:rsidR="00506FB1" w14:paraId="55C8B4B2" w14:textId="77777777" w:rsidTr="0057073A">
        <w:trPr>
          <w:trHeight w:val="236"/>
          <w:jc w:val="center"/>
        </w:trPr>
        <w:tc>
          <w:tcPr>
            <w:tcW w:w="994" w:type="dxa"/>
            <w:shd w:val="clear" w:color="auto" w:fill="auto"/>
          </w:tcPr>
          <w:p w14:paraId="5F6770A5" w14:textId="45747B58" w:rsidR="00506FB1" w:rsidRPr="00170055" w:rsidRDefault="00506FB1" w:rsidP="0057073A">
            <w:pPr>
              <w:jc w:val="center"/>
              <w:rPr>
                <w:rFonts w:ascii="Arial" w:hAnsi="Arial" w:cs="Arial"/>
                <w:sz w:val="18"/>
                <w:szCs w:val="18"/>
              </w:rPr>
            </w:pPr>
            <w:del w:id="55" w:author="OPPO" w:date="2022-11-03T10:20:00Z">
              <w:r w:rsidRPr="00D622FD" w:rsidDel="00591E7A">
                <w:rPr>
                  <w:rFonts w:ascii="Arial" w:hAnsi="Arial" w:cs="Arial"/>
                  <w:sz w:val="18"/>
                  <w:szCs w:val="18"/>
                </w:rPr>
                <w:delText>Intruder detection</w:delText>
              </w:r>
              <w:r w:rsidDel="00591E7A">
                <w:rPr>
                  <w:rFonts w:ascii="Arial" w:hAnsi="Arial" w:cs="Arial"/>
                  <w:sz w:val="18"/>
                  <w:szCs w:val="18"/>
                </w:rPr>
                <w:delText xml:space="preserve"> in smart home</w:delText>
              </w:r>
            </w:del>
          </w:p>
        </w:tc>
        <w:tc>
          <w:tcPr>
            <w:tcW w:w="606" w:type="dxa"/>
          </w:tcPr>
          <w:p w14:paraId="1E595D09" w14:textId="1CF5B1FA" w:rsidR="00506FB1" w:rsidRPr="00170055" w:rsidRDefault="00506FB1" w:rsidP="0057073A">
            <w:pPr>
              <w:jc w:val="center"/>
              <w:rPr>
                <w:rFonts w:ascii="Arial" w:hAnsi="Arial" w:cs="Arial"/>
                <w:sz w:val="18"/>
                <w:szCs w:val="18"/>
              </w:rPr>
            </w:pPr>
            <w:del w:id="56" w:author="OPPO" w:date="2022-11-03T10:20:00Z">
              <w:r w:rsidDel="00591E7A">
                <w:rPr>
                  <w:rFonts w:ascii="Arial" w:hAnsi="Arial" w:cs="Arial"/>
                  <w:sz w:val="18"/>
                  <w:szCs w:val="18"/>
                </w:rPr>
                <w:delText xml:space="preserve">0.5-2 </w:delText>
              </w:r>
              <w:r w:rsidRPr="00170055" w:rsidDel="00591E7A">
                <w:rPr>
                  <w:rFonts w:ascii="Arial" w:hAnsi="Arial" w:cs="Arial"/>
                  <w:sz w:val="18"/>
                  <w:szCs w:val="18"/>
                </w:rPr>
                <w:delText>m</w:delText>
              </w:r>
            </w:del>
          </w:p>
        </w:tc>
        <w:tc>
          <w:tcPr>
            <w:tcW w:w="709" w:type="dxa"/>
          </w:tcPr>
          <w:p w14:paraId="6552D5BE" w14:textId="18B98D07" w:rsidR="00506FB1" w:rsidRPr="00170055" w:rsidRDefault="00506FB1" w:rsidP="0057073A">
            <w:pPr>
              <w:jc w:val="center"/>
              <w:rPr>
                <w:rFonts w:ascii="Arial" w:hAnsi="Arial" w:cs="Arial"/>
                <w:sz w:val="18"/>
                <w:szCs w:val="18"/>
              </w:rPr>
            </w:pPr>
            <w:del w:id="57" w:author="OPPO" w:date="2022-11-03T10:20:00Z">
              <w:r w:rsidDel="00591E7A">
                <w:rPr>
                  <w:rFonts w:ascii="Arial" w:hAnsi="Arial" w:cs="Arial"/>
                  <w:sz w:val="18"/>
                  <w:szCs w:val="18"/>
                </w:rPr>
                <w:delText>-</w:delText>
              </w:r>
            </w:del>
          </w:p>
        </w:tc>
        <w:tc>
          <w:tcPr>
            <w:tcW w:w="709" w:type="dxa"/>
          </w:tcPr>
          <w:p w14:paraId="35DED20F" w14:textId="207240C1" w:rsidR="00506FB1" w:rsidRPr="00170055" w:rsidRDefault="00506FB1" w:rsidP="0057073A">
            <w:pPr>
              <w:jc w:val="center"/>
              <w:rPr>
                <w:rFonts w:ascii="Arial" w:eastAsia="宋体" w:hAnsi="Arial" w:cs="Arial"/>
                <w:sz w:val="18"/>
                <w:szCs w:val="18"/>
                <w:lang w:eastAsia="zh-CN"/>
              </w:rPr>
            </w:pPr>
            <w:del w:id="58" w:author="OPPO" w:date="2022-11-03T10:20:00Z">
              <w:r w:rsidRPr="00170055" w:rsidDel="00591E7A">
                <w:rPr>
                  <w:rFonts w:ascii="Arial" w:eastAsia="宋体" w:hAnsi="Arial" w:cs="Arial" w:hint="eastAsia"/>
                  <w:sz w:val="18"/>
                  <w:szCs w:val="18"/>
                  <w:lang w:eastAsia="zh-CN"/>
                </w:rPr>
                <w:delText>1</w:delText>
              </w:r>
              <w:r w:rsidRPr="00170055" w:rsidDel="00591E7A">
                <w:rPr>
                  <w:rFonts w:ascii="Arial" w:eastAsia="宋体" w:hAnsi="Arial" w:cs="Arial"/>
                  <w:sz w:val="18"/>
                  <w:szCs w:val="18"/>
                  <w:lang w:eastAsia="zh-CN"/>
                </w:rPr>
                <w:delText>0</w:delText>
              </w:r>
              <w:r w:rsidDel="00591E7A">
                <w:rPr>
                  <w:rFonts w:ascii="Arial" w:eastAsia="宋体" w:hAnsi="Arial" w:cs="Arial"/>
                  <w:sz w:val="18"/>
                  <w:szCs w:val="18"/>
                  <w:lang w:eastAsia="zh-CN"/>
                </w:rPr>
                <w:delText xml:space="preserve"> </w:delText>
              </w:r>
              <w:r w:rsidRPr="00170055" w:rsidDel="00591E7A">
                <w:rPr>
                  <w:rFonts w:ascii="Arial" w:eastAsia="宋体" w:hAnsi="Arial" w:cs="Arial"/>
                  <w:sz w:val="18"/>
                  <w:szCs w:val="18"/>
                  <w:lang w:eastAsia="zh-CN"/>
                </w:rPr>
                <w:delText>m</w:delText>
              </w:r>
            </w:del>
          </w:p>
        </w:tc>
        <w:tc>
          <w:tcPr>
            <w:tcW w:w="708" w:type="dxa"/>
          </w:tcPr>
          <w:p w14:paraId="402D62D7" w14:textId="5A2B013B" w:rsidR="00506FB1" w:rsidRPr="00170055" w:rsidRDefault="00506FB1" w:rsidP="0057073A">
            <w:pPr>
              <w:jc w:val="center"/>
              <w:rPr>
                <w:rFonts w:ascii="Arial" w:eastAsia="宋体" w:hAnsi="Arial" w:cs="Arial"/>
                <w:sz w:val="18"/>
                <w:szCs w:val="18"/>
                <w:lang w:eastAsia="zh-CN"/>
              </w:rPr>
            </w:pPr>
            <w:del w:id="59" w:author="OPPO" w:date="2022-11-03T10:20:00Z">
              <w:r w:rsidDel="00591E7A">
                <w:rPr>
                  <w:rFonts w:ascii="Arial" w:eastAsia="宋体" w:hAnsi="Arial" w:cs="Arial"/>
                  <w:sz w:val="18"/>
                  <w:szCs w:val="18"/>
                  <w:lang w:eastAsia="zh-CN"/>
                </w:rPr>
                <w:delText xml:space="preserve"> -</w:delText>
              </w:r>
            </w:del>
          </w:p>
        </w:tc>
        <w:tc>
          <w:tcPr>
            <w:tcW w:w="709" w:type="dxa"/>
          </w:tcPr>
          <w:p w14:paraId="2835A055" w14:textId="3EDB1B76" w:rsidR="00506FB1" w:rsidRPr="00170055" w:rsidRDefault="00506FB1" w:rsidP="0057073A">
            <w:pPr>
              <w:jc w:val="center"/>
              <w:rPr>
                <w:rFonts w:ascii="Arial" w:eastAsia="宋体" w:hAnsi="Arial" w:cs="Arial"/>
                <w:sz w:val="18"/>
                <w:szCs w:val="18"/>
                <w:lang w:eastAsia="zh-CN"/>
              </w:rPr>
            </w:pPr>
            <w:del w:id="60" w:author="OPPO" w:date="2022-11-03T10:20:00Z">
              <w:r w:rsidDel="00591E7A">
                <w:rPr>
                  <w:rFonts w:ascii="Arial" w:eastAsia="宋体" w:hAnsi="Arial" w:cs="Arial" w:hint="eastAsia"/>
                  <w:sz w:val="18"/>
                  <w:szCs w:val="18"/>
                  <w:lang w:eastAsia="zh-CN"/>
                </w:rPr>
                <w:delText>-</w:delText>
              </w:r>
            </w:del>
          </w:p>
        </w:tc>
        <w:tc>
          <w:tcPr>
            <w:tcW w:w="709" w:type="dxa"/>
          </w:tcPr>
          <w:p w14:paraId="2C54A8A2" w14:textId="76B94E56" w:rsidR="00506FB1" w:rsidRPr="00170055" w:rsidRDefault="00506FB1" w:rsidP="0057073A">
            <w:pPr>
              <w:jc w:val="center"/>
              <w:rPr>
                <w:rFonts w:ascii="Arial" w:eastAsia="宋体" w:hAnsi="Arial" w:cs="Arial"/>
                <w:sz w:val="18"/>
                <w:szCs w:val="18"/>
                <w:lang w:eastAsia="zh-CN"/>
              </w:rPr>
            </w:pPr>
            <w:del w:id="61" w:author="OPPO" w:date="2022-11-03T10:20:00Z">
              <w:r w:rsidDel="00591E7A">
                <w:rPr>
                  <w:rFonts w:ascii="Arial" w:eastAsia="宋体" w:hAnsi="Arial" w:cs="Arial" w:hint="eastAsia"/>
                  <w:sz w:val="18"/>
                  <w:szCs w:val="18"/>
                  <w:lang w:eastAsia="zh-CN"/>
                </w:rPr>
                <w:delText>-</w:delText>
              </w:r>
            </w:del>
          </w:p>
        </w:tc>
        <w:tc>
          <w:tcPr>
            <w:tcW w:w="709" w:type="dxa"/>
          </w:tcPr>
          <w:p w14:paraId="46D61AD4" w14:textId="3DFF3C98" w:rsidR="00506FB1" w:rsidRPr="00170055" w:rsidRDefault="00506FB1" w:rsidP="0057073A">
            <w:pPr>
              <w:jc w:val="center"/>
              <w:rPr>
                <w:rFonts w:ascii="Arial" w:eastAsia="宋体" w:hAnsi="Arial" w:cs="Arial"/>
                <w:sz w:val="18"/>
                <w:szCs w:val="18"/>
                <w:lang w:eastAsia="zh-CN"/>
              </w:rPr>
            </w:pPr>
            <w:del w:id="62" w:author="OPPO" w:date="2022-11-03T10:20:00Z">
              <w:r w:rsidDel="00591E7A">
                <w:rPr>
                  <w:rFonts w:ascii="Arial" w:eastAsia="宋体" w:hAnsi="Arial" w:cs="Arial"/>
                  <w:sz w:val="18"/>
                  <w:szCs w:val="18"/>
                  <w:lang w:eastAsia="zh-CN"/>
                </w:rPr>
                <w:delText>0.1-0.3 m/s</w:delText>
              </w:r>
            </w:del>
          </w:p>
        </w:tc>
        <w:tc>
          <w:tcPr>
            <w:tcW w:w="850" w:type="dxa"/>
          </w:tcPr>
          <w:p w14:paraId="1ED017E6" w14:textId="03C456BC" w:rsidR="00506FB1" w:rsidRPr="00170055" w:rsidRDefault="00506FB1" w:rsidP="0057073A">
            <w:pPr>
              <w:jc w:val="center"/>
              <w:rPr>
                <w:rFonts w:ascii="Arial" w:eastAsia="宋体" w:hAnsi="Arial" w:cs="Arial"/>
                <w:sz w:val="18"/>
                <w:szCs w:val="18"/>
                <w:lang w:eastAsia="zh-CN"/>
              </w:rPr>
            </w:pPr>
            <w:del w:id="63" w:author="OPPO" w:date="2022-11-03T10:20:00Z">
              <w:r w:rsidRPr="00170055" w:rsidDel="00591E7A">
                <w:rPr>
                  <w:rFonts w:ascii="Arial" w:eastAsia="宋体" w:hAnsi="Arial" w:cs="Arial" w:hint="eastAsia"/>
                  <w:sz w:val="18"/>
                  <w:szCs w:val="18"/>
                  <w:lang w:eastAsia="zh-CN"/>
                </w:rPr>
                <w:delText>-</w:delText>
              </w:r>
            </w:del>
          </w:p>
        </w:tc>
        <w:tc>
          <w:tcPr>
            <w:tcW w:w="709" w:type="dxa"/>
          </w:tcPr>
          <w:p w14:paraId="3031A713" w14:textId="1E4010AA" w:rsidR="00506FB1" w:rsidRPr="00170055" w:rsidRDefault="00506FB1" w:rsidP="0057073A">
            <w:pPr>
              <w:jc w:val="center"/>
              <w:rPr>
                <w:rFonts w:ascii="Arial" w:eastAsia="宋体" w:hAnsi="Arial" w:cs="Arial"/>
                <w:sz w:val="18"/>
                <w:szCs w:val="18"/>
                <w:lang w:eastAsia="zh-CN"/>
              </w:rPr>
            </w:pPr>
            <w:del w:id="64" w:author="OPPO" w:date="2022-11-03T10:20:00Z">
              <w:r w:rsidDel="00591E7A">
                <w:rPr>
                  <w:rFonts w:ascii="Arial" w:eastAsia="宋体" w:hAnsi="Arial" w:cs="Arial"/>
                  <w:sz w:val="18"/>
                  <w:szCs w:val="18"/>
                  <w:lang w:eastAsia="zh-CN"/>
                </w:rPr>
                <w:delText>3 m/s</w:delText>
              </w:r>
            </w:del>
          </w:p>
        </w:tc>
        <w:tc>
          <w:tcPr>
            <w:tcW w:w="1559" w:type="dxa"/>
            <w:shd w:val="clear" w:color="auto" w:fill="auto"/>
          </w:tcPr>
          <w:p w14:paraId="7BE3598B" w14:textId="54F5758D" w:rsidR="00506FB1" w:rsidDel="00591E7A" w:rsidRDefault="00506FB1" w:rsidP="0057073A">
            <w:pPr>
              <w:jc w:val="center"/>
              <w:rPr>
                <w:del w:id="65" w:author="OPPO" w:date="2022-11-03T10:20:00Z"/>
              </w:rPr>
            </w:pPr>
            <w:del w:id="66" w:author="OPPO" w:date="2022-11-03T10:20:00Z">
              <w:r w:rsidDel="00591E7A">
                <w:delText>Pr</w:delText>
              </w:r>
              <w:r w:rsidRPr="005220F7" w:rsidDel="00591E7A">
                <w:delText xml:space="preserve">obability of </w:delText>
              </w:r>
              <w:r w:rsidDel="00591E7A">
                <w:delText xml:space="preserve">missed </w:delText>
              </w:r>
              <w:r w:rsidRPr="005220F7" w:rsidDel="00591E7A">
                <w:delText>detection</w:delText>
              </w:r>
              <w:r w:rsidDel="00591E7A">
                <w:delText xml:space="preserve"> &lt; 5% </w:delText>
              </w:r>
            </w:del>
          </w:p>
          <w:p w14:paraId="5BEF1AF0" w14:textId="10687AF1" w:rsidR="00506FB1" w:rsidRPr="00170055" w:rsidRDefault="00506FB1" w:rsidP="0057073A">
            <w:pPr>
              <w:jc w:val="center"/>
              <w:rPr>
                <w:rFonts w:ascii="Arial" w:eastAsia="宋体" w:hAnsi="Arial" w:cs="Arial"/>
                <w:sz w:val="18"/>
                <w:szCs w:val="18"/>
                <w:lang w:eastAsia="zh-CN"/>
              </w:rPr>
            </w:pPr>
            <w:del w:id="67" w:author="OPPO" w:date="2022-11-03T10:20:00Z">
              <w:r w:rsidDel="00591E7A">
                <w:delText>P</w:delText>
              </w:r>
              <w:r w:rsidRPr="005220F7" w:rsidDel="00591E7A">
                <w:delText>robability of false alarm</w:delText>
              </w:r>
              <w:r w:rsidDel="00591E7A">
                <w:delText xml:space="preserve"> &lt; 2%</w:delText>
              </w:r>
            </w:del>
          </w:p>
        </w:tc>
        <w:tc>
          <w:tcPr>
            <w:tcW w:w="1134" w:type="dxa"/>
          </w:tcPr>
          <w:p w14:paraId="7EE94353" w14:textId="13413B62" w:rsidR="00506FB1" w:rsidRPr="00170055" w:rsidRDefault="00506FB1" w:rsidP="0057073A">
            <w:pPr>
              <w:jc w:val="center"/>
              <w:rPr>
                <w:rFonts w:ascii="Arial" w:hAnsi="Arial" w:cs="Arial"/>
                <w:sz w:val="18"/>
                <w:szCs w:val="18"/>
              </w:rPr>
            </w:pPr>
            <w:del w:id="68" w:author="OPPO" w:date="2022-11-03T10:20:00Z">
              <w:r w:rsidDel="00591E7A">
                <w:rPr>
                  <w:rFonts w:ascii="Arial" w:hAnsi="Arial" w:cs="Arial"/>
                  <w:sz w:val="18"/>
                  <w:szCs w:val="18"/>
                </w:rPr>
                <w:delText>&lt; 1 s</w:delText>
              </w:r>
            </w:del>
          </w:p>
        </w:tc>
      </w:tr>
      <w:tr w:rsidR="00506FB1" w14:paraId="2D15034A" w14:textId="77777777" w:rsidTr="0057073A">
        <w:trPr>
          <w:trHeight w:val="236"/>
          <w:jc w:val="center"/>
        </w:trPr>
        <w:tc>
          <w:tcPr>
            <w:tcW w:w="10105" w:type="dxa"/>
            <w:gridSpan w:val="12"/>
            <w:shd w:val="clear" w:color="auto" w:fill="auto"/>
          </w:tcPr>
          <w:p w14:paraId="0FC90016" w14:textId="01A01622" w:rsidR="00506FB1" w:rsidRPr="00170055" w:rsidRDefault="00506FB1" w:rsidP="0057073A">
            <w:pPr>
              <w:rPr>
                <w:rFonts w:ascii="Arial" w:hAnsi="Arial" w:cs="Arial"/>
                <w:sz w:val="18"/>
                <w:szCs w:val="18"/>
              </w:rPr>
            </w:pPr>
            <w:del w:id="69" w:author="OPPO" w:date="2022-11-03T10:20:00Z">
              <w:r w:rsidRPr="00170055" w:rsidDel="00591E7A">
                <w:rPr>
                  <w:rFonts w:ascii="Arial" w:eastAsia="宋体" w:hAnsi="Arial" w:cs="Arial"/>
                  <w:sz w:val="18"/>
                  <w:szCs w:val="18"/>
                  <w:lang w:eastAsia="zh-CN"/>
                </w:rPr>
                <w:delText xml:space="preserve">Note </w:delText>
              </w:r>
              <w:r w:rsidDel="00591E7A">
                <w:rPr>
                  <w:rFonts w:ascii="Arial" w:eastAsia="宋体" w:hAnsi="Arial" w:cs="Arial"/>
                  <w:sz w:val="18"/>
                  <w:szCs w:val="18"/>
                  <w:lang w:eastAsia="zh-CN"/>
                </w:rPr>
                <w:delText>1</w:delText>
              </w:r>
              <w:r w:rsidRPr="00170055" w:rsidDel="00591E7A">
                <w:rPr>
                  <w:rFonts w:ascii="Arial" w:eastAsia="宋体" w:hAnsi="Arial" w:cs="Arial"/>
                  <w:sz w:val="18"/>
                  <w:szCs w:val="18"/>
                  <w:lang w:eastAsia="zh-CN"/>
                </w:rPr>
                <w:delText xml:space="preserve">:  </w:delText>
              </w:r>
              <w:r w:rsidRPr="00D622FD" w:rsidDel="00591E7A">
                <w:rPr>
                  <w:rFonts w:ascii="Arial" w:eastAsia="宋体" w:hAnsi="Arial" w:cs="Arial"/>
                  <w:sz w:val="18"/>
                  <w:szCs w:val="18"/>
                  <w:lang w:eastAsia="zh-CN"/>
                </w:rPr>
                <w:delText>The KPIs are taken the requirement of IEEE 802.11bf WiFi sensing use case as the baseline [</w:delText>
              </w:r>
              <w:r w:rsidDel="00591E7A">
                <w:rPr>
                  <w:rFonts w:ascii="Arial" w:eastAsia="宋体" w:hAnsi="Arial" w:cs="Arial"/>
                  <w:sz w:val="18"/>
                  <w:szCs w:val="18"/>
                  <w:lang w:eastAsia="zh-CN"/>
                </w:rPr>
                <w:delText>8</w:delText>
              </w:r>
              <w:r w:rsidRPr="00D622FD" w:rsidDel="00591E7A">
                <w:rPr>
                  <w:rFonts w:ascii="Arial" w:eastAsia="宋体" w:hAnsi="Arial" w:cs="Arial"/>
                  <w:sz w:val="18"/>
                  <w:szCs w:val="18"/>
                  <w:lang w:eastAsia="zh-CN"/>
                </w:rPr>
                <w:delText>].</w:delText>
              </w:r>
            </w:del>
          </w:p>
        </w:tc>
      </w:tr>
    </w:tbl>
    <w:p w14:paraId="1A2C09AC" w14:textId="797CF9B8" w:rsidR="00506FB1" w:rsidRDefault="00506FB1" w:rsidP="00506FB1">
      <w:pPr>
        <w:pStyle w:val="EditorsNote"/>
        <w:rPr>
          <w:ins w:id="70" w:author="OPPO" w:date="2022-11-03T10:13:00Z"/>
          <w:lang w:eastAsia="zh-CN"/>
        </w:rPr>
      </w:pPr>
    </w:p>
    <w:tbl>
      <w:tblPr>
        <w:tblStyle w:val="af3"/>
        <w:tblW w:w="10201" w:type="dxa"/>
        <w:tblLayout w:type="fixed"/>
        <w:tblLook w:val="04A0" w:firstRow="1" w:lastRow="0" w:firstColumn="1" w:lastColumn="0" w:noHBand="0" w:noVBand="1"/>
      </w:tblPr>
      <w:tblGrid>
        <w:gridCol w:w="846"/>
        <w:gridCol w:w="674"/>
        <w:gridCol w:w="602"/>
        <w:gridCol w:w="992"/>
        <w:gridCol w:w="850"/>
        <w:gridCol w:w="993"/>
        <w:gridCol w:w="850"/>
        <w:gridCol w:w="992"/>
        <w:gridCol w:w="993"/>
        <w:gridCol w:w="708"/>
        <w:gridCol w:w="567"/>
        <w:gridCol w:w="567"/>
        <w:gridCol w:w="567"/>
      </w:tblGrid>
      <w:tr w:rsidR="00201053" w:rsidRPr="00DA69D9" w14:paraId="393D8511" w14:textId="77777777" w:rsidTr="007F6E35">
        <w:trPr>
          <w:trHeight w:val="1035"/>
          <w:ins w:id="71" w:author="OPPO" w:date="2022-11-03T10:13:00Z"/>
        </w:trPr>
        <w:tc>
          <w:tcPr>
            <w:tcW w:w="846" w:type="dxa"/>
            <w:vMerge w:val="restart"/>
            <w:textDirection w:val="tbRl"/>
            <w:vAlign w:val="center"/>
          </w:tcPr>
          <w:p w14:paraId="78F4E015" w14:textId="77777777" w:rsidR="002B653E" w:rsidRPr="00DA69D9" w:rsidRDefault="002B653E" w:rsidP="00B862D2">
            <w:pPr>
              <w:pStyle w:val="TAH"/>
              <w:ind w:left="113" w:right="113"/>
              <w:rPr>
                <w:ins w:id="72" w:author="OPPO" w:date="2022-11-03T10:13:00Z"/>
                <w:sz w:val="14"/>
              </w:rPr>
            </w:pPr>
            <w:ins w:id="73" w:author="OPPO" w:date="2022-11-03T10:13:00Z">
              <w:r w:rsidRPr="00DA69D9">
                <w:rPr>
                  <w:sz w:val="14"/>
                </w:rPr>
                <w:t>Scenario</w:t>
              </w:r>
            </w:ins>
          </w:p>
        </w:tc>
        <w:tc>
          <w:tcPr>
            <w:tcW w:w="674" w:type="dxa"/>
            <w:vMerge w:val="restart"/>
            <w:shd w:val="clear" w:color="auto" w:fill="auto"/>
            <w:textDirection w:val="tbRl"/>
            <w:vAlign w:val="center"/>
          </w:tcPr>
          <w:p w14:paraId="65458F59" w14:textId="4A6DE4BD" w:rsidR="002B653E" w:rsidRPr="00DA69D9" w:rsidRDefault="002B653E" w:rsidP="00B862D2">
            <w:pPr>
              <w:pStyle w:val="TAH"/>
              <w:ind w:left="113" w:right="113"/>
              <w:rPr>
                <w:ins w:id="74" w:author="OPPO" w:date="2022-11-03T10:13:00Z"/>
                <w:sz w:val="14"/>
              </w:rPr>
            </w:pPr>
            <w:ins w:id="75" w:author="OPPO" w:date="2022-11-03T10:13:00Z">
              <w:r w:rsidRPr="00DA69D9">
                <w:rPr>
                  <w:sz w:val="14"/>
                </w:rPr>
                <w:t>Sensing service area</w:t>
              </w:r>
            </w:ins>
          </w:p>
        </w:tc>
        <w:tc>
          <w:tcPr>
            <w:tcW w:w="602" w:type="dxa"/>
            <w:vMerge w:val="restart"/>
            <w:textDirection w:val="tbRl"/>
            <w:vAlign w:val="center"/>
          </w:tcPr>
          <w:p w14:paraId="66CD164F" w14:textId="652CBAA4" w:rsidR="002B653E" w:rsidRPr="00DA69D9" w:rsidRDefault="002B653E" w:rsidP="00B862D2">
            <w:pPr>
              <w:pStyle w:val="TAH"/>
              <w:ind w:left="113" w:right="113"/>
              <w:rPr>
                <w:ins w:id="76" w:author="OPPO" w:date="2022-11-03T10:13:00Z"/>
                <w:sz w:val="14"/>
              </w:rPr>
            </w:pPr>
            <w:ins w:id="77" w:author="OPPO" w:date="2022-11-03T10:13:00Z">
              <w:r w:rsidRPr="00DA69D9">
                <w:rPr>
                  <w:sz w:val="14"/>
                </w:rPr>
                <w:t>Confidence level [%]</w:t>
              </w:r>
            </w:ins>
          </w:p>
        </w:tc>
        <w:tc>
          <w:tcPr>
            <w:tcW w:w="1842" w:type="dxa"/>
            <w:gridSpan w:val="2"/>
            <w:shd w:val="clear" w:color="auto" w:fill="auto"/>
          </w:tcPr>
          <w:p w14:paraId="64DDBDAC" w14:textId="7E0FCFC0" w:rsidR="002B653E" w:rsidRPr="00DA69D9" w:rsidRDefault="002E11A1" w:rsidP="0057073A">
            <w:pPr>
              <w:pStyle w:val="TAH"/>
              <w:rPr>
                <w:ins w:id="78" w:author="OPPO" w:date="2022-11-03T10:13:00Z"/>
                <w:sz w:val="14"/>
              </w:rPr>
            </w:pPr>
            <w:ins w:id="79" w:author="OPPO" w:date="2022-11-17T14:13:00Z">
              <w:r w:rsidRPr="002E11A1">
                <w:rPr>
                  <w:sz w:val="14"/>
                </w:rPr>
                <w:t>Accuracy of positioning estimate by sensing (for a target confidence level)</w:t>
              </w:r>
            </w:ins>
          </w:p>
        </w:tc>
        <w:tc>
          <w:tcPr>
            <w:tcW w:w="1843" w:type="dxa"/>
            <w:gridSpan w:val="2"/>
            <w:shd w:val="clear" w:color="auto" w:fill="auto"/>
          </w:tcPr>
          <w:p w14:paraId="29C25BAF" w14:textId="72F216DD" w:rsidR="002B653E" w:rsidRPr="00DA69D9" w:rsidRDefault="002E11A1" w:rsidP="0057073A">
            <w:pPr>
              <w:pStyle w:val="TAH"/>
              <w:rPr>
                <w:ins w:id="80" w:author="OPPO" w:date="2022-11-03T10:13:00Z"/>
                <w:sz w:val="14"/>
              </w:rPr>
            </w:pPr>
            <w:ins w:id="81" w:author="OPPO" w:date="2022-11-17T14:13:00Z">
              <w:r w:rsidRPr="002E11A1">
                <w:rPr>
                  <w:sz w:val="14"/>
                </w:rPr>
                <w:t>Accuracy of velocity estimate by sensing (for a target confidence level)</w:t>
              </w:r>
            </w:ins>
          </w:p>
        </w:tc>
        <w:tc>
          <w:tcPr>
            <w:tcW w:w="1985" w:type="dxa"/>
            <w:gridSpan w:val="2"/>
            <w:shd w:val="clear" w:color="auto" w:fill="auto"/>
          </w:tcPr>
          <w:p w14:paraId="6CD2BD40" w14:textId="627D8CF1" w:rsidR="002B653E" w:rsidRPr="00DA69D9" w:rsidRDefault="002B653E" w:rsidP="00B862D2">
            <w:pPr>
              <w:pStyle w:val="TAH"/>
              <w:rPr>
                <w:ins w:id="82" w:author="OPPO" w:date="2022-11-03T10:13:00Z"/>
                <w:sz w:val="14"/>
              </w:rPr>
            </w:pPr>
            <w:ins w:id="83" w:author="OPPO" w:date="2022-11-03T10:13:00Z">
              <w:r w:rsidRPr="00DA69D9">
                <w:rPr>
                  <w:sz w:val="14"/>
                </w:rPr>
                <w:t>Sensing resolution</w:t>
              </w:r>
            </w:ins>
          </w:p>
        </w:tc>
        <w:tc>
          <w:tcPr>
            <w:tcW w:w="708" w:type="dxa"/>
            <w:vMerge w:val="restart"/>
            <w:shd w:val="clear" w:color="auto" w:fill="auto"/>
            <w:textDirection w:val="tbRl"/>
            <w:vAlign w:val="center"/>
          </w:tcPr>
          <w:p w14:paraId="675DB2DE" w14:textId="434FABC5" w:rsidR="002B653E" w:rsidRPr="00DA69D9" w:rsidRDefault="002B653E" w:rsidP="00B862D2">
            <w:pPr>
              <w:pStyle w:val="TAH"/>
              <w:ind w:left="113" w:right="113"/>
              <w:rPr>
                <w:ins w:id="84" w:author="OPPO" w:date="2022-11-03T10:13:00Z"/>
                <w:sz w:val="14"/>
              </w:rPr>
            </w:pPr>
            <w:ins w:id="85" w:author="OPPO" w:date="2022-11-03T10:13:00Z">
              <w:r w:rsidRPr="00DA69D9">
                <w:rPr>
                  <w:sz w:val="14"/>
                </w:rPr>
                <w:t>Max sensing service latency</w:t>
              </w:r>
            </w:ins>
            <w:ins w:id="86" w:author="OPPO" w:date="2022-11-17T14:22:00Z">
              <w:r w:rsidR="00B862D2">
                <w:rPr>
                  <w:sz w:val="14"/>
                </w:rPr>
                <w:t xml:space="preserve"> </w:t>
              </w:r>
            </w:ins>
            <w:ins w:id="87" w:author="OPPO" w:date="2022-11-03T10:13:00Z">
              <w:r w:rsidRPr="00DA69D9">
                <w:rPr>
                  <w:sz w:val="14"/>
                </w:rPr>
                <w:t>[</w:t>
              </w:r>
              <w:proofErr w:type="spellStart"/>
              <w:r w:rsidRPr="00DA69D9">
                <w:rPr>
                  <w:sz w:val="14"/>
                </w:rPr>
                <w:t>ms</w:t>
              </w:r>
              <w:proofErr w:type="spellEnd"/>
              <w:r w:rsidRPr="00DA69D9">
                <w:rPr>
                  <w:sz w:val="14"/>
                </w:rPr>
                <w:t>]</w:t>
              </w:r>
            </w:ins>
          </w:p>
        </w:tc>
        <w:tc>
          <w:tcPr>
            <w:tcW w:w="567" w:type="dxa"/>
            <w:vMerge w:val="restart"/>
            <w:shd w:val="clear" w:color="auto" w:fill="auto"/>
            <w:textDirection w:val="tbRl"/>
            <w:vAlign w:val="center"/>
          </w:tcPr>
          <w:p w14:paraId="04C8FDAB" w14:textId="778ADF54" w:rsidR="002B653E" w:rsidRPr="00DA69D9" w:rsidRDefault="002B653E" w:rsidP="00B862D2">
            <w:pPr>
              <w:pStyle w:val="TAH"/>
              <w:ind w:left="113" w:right="113"/>
              <w:rPr>
                <w:ins w:id="88" w:author="OPPO" w:date="2022-11-03T10:13:00Z"/>
                <w:sz w:val="14"/>
              </w:rPr>
            </w:pPr>
            <w:ins w:id="89" w:author="OPPO" w:date="2022-11-03T10:13:00Z">
              <w:r w:rsidRPr="00DA69D9">
                <w:rPr>
                  <w:sz w:val="14"/>
                </w:rPr>
                <w:t>Refreshing rate</w:t>
              </w:r>
            </w:ins>
            <w:ins w:id="90" w:author="OPPO" w:date="2022-11-17T14:21:00Z">
              <w:r w:rsidR="00B862D2">
                <w:rPr>
                  <w:sz w:val="14"/>
                </w:rPr>
                <w:t xml:space="preserve"> </w:t>
              </w:r>
            </w:ins>
            <w:ins w:id="91" w:author="OPPO" w:date="2022-11-03T10:13:00Z">
              <w:r w:rsidRPr="00DA69D9">
                <w:rPr>
                  <w:sz w:val="14"/>
                </w:rPr>
                <w:t>[s]</w:t>
              </w:r>
            </w:ins>
          </w:p>
        </w:tc>
        <w:tc>
          <w:tcPr>
            <w:tcW w:w="567" w:type="dxa"/>
            <w:vMerge w:val="restart"/>
            <w:shd w:val="clear" w:color="auto" w:fill="auto"/>
            <w:textDirection w:val="tbRl"/>
            <w:vAlign w:val="center"/>
          </w:tcPr>
          <w:p w14:paraId="7E699E4F" w14:textId="6DA1E995" w:rsidR="002B653E" w:rsidRPr="00DA69D9" w:rsidRDefault="002B653E" w:rsidP="00B862D2">
            <w:pPr>
              <w:pStyle w:val="TAH"/>
              <w:ind w:left="113" w:right="113"/>
              <w:rPr>
                <w:ins w:id="92" w:author="OPPO" w:date="2022-11-03T10:13:00Z"/>
                <w:sz w:val="14"/>
              </w:rPr>
            </w:pPr>
            <w:ins w:id="93" w:author="OPPO" w:date="2022-11-03T10:13:00Z">
              <w:r w:rsidRPr="00DA69D9">
                <w:rPr>
                  <w:sz w:val="14"/>
                </w:rPr>
                <w:t>Missed detection</w:t>
              </w:r>
            </w:ins>
            <w:ins w:id="94" w:author="OPPO" w:date="2022-11-17T14:21:00Z">
              <w:r w:rsidR="00B862D2">
                <w:rPr>
                  <w:sz w:val="14"/>
                </w:rPr>
                <w:t xml:space="preserve"> </w:t>
              </w:r>
            </w:ins>
            <w:ins w:id="95" w:author="OPPO" w:date="2022-11-03T10:13:00Z">
              <w:r w:rsidRPr="00DA69D9">
                <w:rPr>
                  <w:sz w:val="14"/>
                </w:rPr>
                <w:t>[%]</w:t>
              </w:r>
            </w:ins>
          </w:p>
        </w:tc>
        <w:tc>
          <w:tcPr>
            <w:tcW w:w="567" w:type="dxa"/>
            <w:vMerge w:val="restart"/>
            <w:shd w:val="clear" w:color="auto" w:fill="auto"/>
            <w:textDirection w:val="tbRl"/>
            <w:vAlign w:val="center"/>
          </w:tcPr>
          <w:p w14:paraId="5E673A89" w14:textId="4A20F69E" w:rsidR="002B653E" w:rsidRPr="00DA69D9" w:rsidRDefault="002B653E" w:rsidP="00B862D2">
            <w:pPr>
              <w:pStyle w:val="TAH"/>
              <w:ind w:left="113" w:right="113"/>
              <w:rPr>
                <w:ins w:id="96" w:author="OPPO" w:date="2022-11-03T10:13:00Z"/>
                <w:sz w:val="14"/>
              </w:rPr>
            </w:pPr>
            <w:ins w:id="97" w:author="OPPO" w:date="2022-11-03T10:13:00Z">
              <w:r w:rsidRPr="00DA69D9">
                <w:rPr>
                  <w:sz w:val="14"/>
                </w:rPr>
                <w:t>False alarm</w:t>
              </w:r>
            </w:ins>
            <w:ins w:id="98" w:author="OPPO" w:date="2022-11-17T14:21:00Z">
              <w:r w:rsidR="00B862D2">
                <w:rPr>
                  <w:sz w:val="14"/>
                </w:rPr>
                <w:t xml:space="preserve"> </w:t>
              </w:r>
            </w:ins>
            <w:ins w:id="99" w:author="OPPO" w:date="2022-11-03T10:13:00Z">
              <w:r w:rsidRPr="00DA69D9">
                <w:rPr>
                  <w:sz w:val="14"/>
                </w:rPr>
                <w:t>[%]</w:t>
              </w:r>
            </w:ins>
          </w:p>
        </w:tc>
      </w:tr>
      <w:tr w:rsidR="007F6E35" w:rsidRPr="00DA69D9" w14:paraId="7DE91727" w14:textId="77777777" w:rsidTr="007F6E35">
        <w:trPr>
          <w:trHeight w:val="38"/>
          <w:ins w:id="100" w:author="OPPO" w:date="2022-11-03T10:13:00Z"/>
        </w:trPr>
        <w:tc>
          <w:tcPr>
            <w:tcW w:w="846" w:type="dxa"/>
            <w:vMerge/>
          </w:tcPr>
          <w:p w14:paraId="0826BB37" w14:textId="77777777" w:rsidR="002B653E" w:rsidRPr="00DA69D9" w:rsidRDefault="002B653E" w:rsidP="0057073A">
            <w:pPr>
              <w:pStyle w:val="TAH"/>
              <w:rPr>
                <w:ins w:id="101" w:author="OPPO" w:date="2022-11-03T10:13:00Z"/>
                <w:sz w:val="14"/>
              </w:rPr>
            </w:pPr>
          </w:p>
        </w:tc>
        <w:tc>
          <w:tcPr>
            <w:tcW w:w="674" w:type="dxa"/>
            <w:vMerge/>
            <w:shd w:val="clear" w:color="auto" w:fill="DAEEF3" w:themeFill="accent5" w:themeFillTint="33"/>
          </w:tcPr>
          <w:p w14:paraId="50E8DEE2" w14:textId="77777777" w:rsidR="002B653E" w:rsidRPr="00DA69D9" w:rsidRDefault="002B653E" w:rsidP="0057073A">
            <w:pPr>
              <w:pStyle w:val="TAH"/>
              <w:rPr>
                <w:ins w:id="102" w:author="OPPO" w:date="2022-11-03T10:13:00Z"/>
                <w:sz w:val="14"/>
              </w:rPr>
            </w:pPr>
          </w:p>
        </w:tc>
        <w:tc>
          <w:tcPr>
            <w:tcW w:w="602" w:type="dxa"/>
            <w:vMerge/>
            <w:shd w:val="clear" w:color="auto" w:fill="DAEEF3" w:themeFill="accent5" w:themeFillTint="33"/>
          </w:tcPr>
          <w:p w14:paraId="10BB5CE5" w14:textId="77777777" w:rsidR="002B653E" w:rsidRPr="00DA69D9" w:rsidRDefault="002B653E" w:rsidP="0057073A">
            <w:pPr>
              <w:pStyle w:val="TAH"/>
              <w:rPr>
                <w:ins w:id="103" w:author="OPPO" w:date="2022-11-03T10:13:00Z"/>
                <w:sz w:val="14"/>
              </w:rPr>
            </w:pPr>
          </w:p>
        </w:tc>
        <w:tc>
          <w:tcPr>
            <w:tcW w:w="992" w:type="dxa"/>
            <w:shd w:val="clear" w:color="auto" w:fill="auto"/>
          </w:tcPr>
          <w:p w14:paraId="7EE77A08" w14:textId="77777777" w:rsidR="002B653E" w:rsidRPr="00DA69D9" w:rsidRDefault="002B653E" w:rsidP="0057073A">
            <w:pPr>
              <w:pStyle w:val="TAH"/>
              <w:rPr>
                <w:ins w:id="104" w:author="OPPO" w:date="2022-11-03T10:13:00Z"/>
                <w:sz w:val="14"/>
              </w:rPr>
            </w:pPr>
            <w:ins w:id="105" w:author="OPPO" w:date="2022-11-03T10:13:00Z">
              <w:r w:rsidRPr="00DA69D9">
                <w:rPr>
                  <w:sz w:val="14"/>
                </w:rPr>
                <w:t>Horizontal</w:t>
              </w:r>
            </w:ins>
          </w:p>
          <w:p w14:paraId="114171A1" w14:textId="77777777" w:rsidR="002B653E" w:rsidRPr="00DA69D9" w:rsidRDefault="002B653E" w:rsidP="0057073A">
            <w:pPr>
              <w:pStyle w:val="TAH"/>
              <w:rPr>
                <w:ins w:id="106" w:author="OPPO" w:date="2022-11-03T10:13:00Z"/>
                <w:sz w:val="14"/>
              </w:rPr>
            </w:pPr>
            <w:ins w:id="107" w:author="OPPO" w:date="2022-11-03T10:13:00Z">
              <w:r w:rsidRPr="00DA69D9">
                <w:rPr>
                  <w:sz w:val="14"/>
                </w:rPr>
                <w:t>[m]</w:t>
              </w:r>
            </w:ins>
          </w:p>
        </w:tc>
        <w:tc>
          <w:tcPr>
            <w:tcW w:w="850" w:type="dxa"/>
            <w:shd w:val="clear" w:color="auto" w:fill="auto"/>
          </w:tcPr>
          <w:p w14:paraId="16B0F68C" w14:textId="77777777" w:rsidR="002B653E" w:rsidRPr="00DA69D9" w:rsidRDefault="002B653E" w:rsidP="0057073A">
            <w:pPr>
              <w:pStyle w:val="TAH"/>
              <w:rPr>
                <w:ins w:id="108" w:author="OPPO" w:date="2022-11-03T10:13:00Z"/>
                <w:sz w:val="14"/>
              </w:rPr>
            </w:pPr>
            <w:ins w:id="109" w:author="OPPO" w:date="2022-11-03T10:13:00Z">
              <w:r w:rsidRPr="00DA69D9">
                <w:rPr>
                  <w:sz w:val="14"/>
                </w:rPr>
                <w:t>Vertical</w:t>
              </w:r>
            </w:ins>
          </w:p>
          <w:p w14:paraId="1DEF1029" w14:textId="77777777" w:rsidR="002B653E" w:rsidRPr="00DA69D9" w:rsidRDefault="002B653E" w:rsidP="0057073A">
            <w:pPr>
              <w:pStyle w:val="TAH"/>
              <w:rPr>
                <w:ins w:id="110" w:author="OPPO" w:date="2022-11-03T10:13:00Z"/>
                <w:sz w:val="14"/>
              </w:rPr>
            </w:pPr>
            <w:ins w:id="111" w:author="OPPO" w:date="2022-11-03T10:13:00Z">
              <w:r w:rsidRPr="00DA69D9">
                <w:rPr>
                  <w:sz w:val="14"/>
                </w:rPr>
                <w:t>[m]</w:t>
              </w:r>
            </w:ins>
          </w:p>
        </w:tc>
        <w:tc>
          <w:tcPr>
            <w:tcW w:w="993" w:type="dxa"/>
            <w:shd w:val="clear" w:color="auto" w:fill="auto"/>
          </w:tcPr>
          <w:p w14:paraId="774BAA51" w14:textId="77777777" w:rsidR="002B653E" w:rsidRPr="00DA69D9" w:rsidRDefault="002B653E" w:rsidP="0057073A">
            <w:pPr>
              <w:pStyle w:val="TAH"/>
              <w:rPr>
                <w:ins w:id="112" w:author="OPPO" w:date="2022-11-03T10:13:00Z"/>
                <w:sz w:val="14"/>
              </w:rPr>
            </w:pPr>
            <w:ins w:id="113" w:author="OPPO" w:date="2022-11-03T10:13:00Z">
              <w:r w:rsidRPr="00DA69D9">
                <w:rPr>
                  <w:sz w:val="14"/>
                </w:rPr>
                <w:t>Horizontal</w:t>
              </w:r>
            </w:ins>
          </w:p>
          <w:p w14:paraId="2CD1D2D3" w14:textId="77777777" w:rsidR="002B653E" w:rsidRPr="00DA69D9" w:rsidRDefault="002B653E" w:rsidP="0057073A">
            <w:pPr>
              <w:pStyle w:val="TAH"/>
              <w:rPr>
                <w:ins w:id="114" w:author="OPPO" w:date="2022-11-03T10:13:00Z"/>
                <w:sz w:val="14"/>
              </w:rPr>
            </w:pPr>
            <w:ins w:id="115" w:author="OPPO" w:date="2022-11-03T10:13:00Z">
              <w:r w:rsidRPr="00DA69D9">
                <w:rPr>
                  <w:sz w:val="14"/>
                </w:rPr>
                <w:t>[m/s]</w:t>
              </w:r>
            </w:ins>
          </w:p>
        </w:tc>
        <w:tc>
          <w:tcPr>
            <w:tcW w:w="850" w:type="dxa"/>
            <w:shd w:val="clear" w:color="auto" w:fill="auto"/>
          </w:tcPr>
          <w:p w14:paraId="0891A3A0" w14:textId="77777777" w:rsidR="002B653E" w:rsidRPr="00DA69D9" w:rsidRDefault="002B653E" w:rsidP="0057073A">
            <w:pPr>
              <w:pStyle w:val="TAH"/>
              <w:rPr>
                <w:ins w:id="116" w:author="OPPO" w:date="2022-11-03T10:13:00Z"/>
                <w:sz w:val="14"/>
              </w:rPr>
            </w:pPr>
            <w:ins w:id="117" w:author="OPPO" w:date="2022-11-03T10:13:00Z">
              <w:r w:rsidRPr="00DA69D9">
                <w:rPr>
                  <w:sz w:val="14"/>
                </w:rPr>
                <w:t>Vertical</w:t>
              </w:r>
            </w:ins>
          </w:p>
          <w:p w14:paraId="563EE2BA" w14:textId="77777777" w:rsidR="002B653E" w:rsidRPr="00DA69D9" w:rsidRDefault="002B653E" w:rsidP="0057073A">
            <w:pPr>
              <w:pStyle w:val="TAH"/>
              <w:rPr>
                <w:ins w:id="118" w:author="OPPO" w:date="2022-11-03T10:13:00Z"/>
                <w:sz w:val="14"/>
              </w:rPr>
            </w:pPr>
            <w:ins w:id="119" w:author="OPPO" w:date="2022-11-03T10:13:00Z">
              <w:r w:rsidRPr="00DA69D9">
                <w:rPr>
                  <w:sz w:val="14"/>
                </w:rPr>
                <w:t>[m/s]</w:t>
              </w:r>
            </w:ins>
          </w:p>
        </w:tc>
        <w:tc>
          <w:tcPr>
            <w:tcW w:w="992" w:type="dxa"/>
            <w:shd w:val="clear" w:color="auto" w:fill="auto"/>
          </w:tcPr>
          <w:p w14:paraId="458CDCDA" w14:textId="738FBBFE" w:rsidR="002B653E" w:rsidRPr="00DA69D9" w:rsidRDefault="002B653E" w:rsidP="0057073A">
            <w:pPr>
              <w:pStyle w:val="TAH"/>
              <w:rPr>
                <w:ins w:id="120" w:author="OPPO" w:date="2022-11-03T10:13:00Z"/>
                <w:sz w:val="14"/>
              </w:rPr>
            </w:pPr>
            <w:ins w:id="121" w:author="OPPO" w:date="2022-11-03T10:13:00Z">
              <w:r w:rsidRPr="00DA69D9">
                <w:rPr>
                  <w:sz w:val="14"/>
                </w:rPr>
                <w:t xml:space="preserve">Range resolution </w:t>
              </w:r>
            </w:ins>
          </w:p>
          <w:p w14:paraId="48016485" w14:textId="30FAC8D2" w:rsidR="002B653E" w:rsidRPr="00DA69D9" w:rsidRDefault="002B653E" w:rsidP="0057073A">
            <w:pPr>
              <w:pStyle w:val="TAH"/>
              <w:rPr>
                <w:ins w:id="122" w:author="OPPO" w:date="2022-11-03T10:13:00Z"/>
                <w:sz w:val="14"/>
              </w:rPr>
            </w:pPr>
            <w:ins w:id="123" w:author="OPPO" w:date="2022-11-03T10:13:00Z">
              <w:r w:rsidRPr="00DA69D9">
                <w:rPr>
                  <w:sz w:val="14"/>
                </w:rPr>
                <w:t>[m]</w:t>
              </w:r>
            </w:ins>
          </w:p>
        </w:tc>
        <w:tc>
          <w:tcPr>
            <w:tcW w:w="993" w:type="dxa"/>
            <w:shd w:val="clear" w:color="auto" w:fill="auto"/>
          </w:tcPr>
          <w:p w14:paraId="787A2D89" w14:textId="77777777" w:rsidR="002B653E" w:rsidRPr="00DA69D9" w:rsidRDefault="002B653E" w:rsidP="0057073A">
            <w:pPr>
              <w:pStyle w:val="TAH"/>
              <w:rPr>
                <w:ins w:id="124" w:author="OPPO" w:date="2022-11-03T10:13:00Z"/>
                <w:sz w:val="14"/>
              </w:rPr>
            </w:pPr>
            <w:ins w:id="125" w:author="OPPO" w:date="2022-11-03T10:13:00Z">
              <w:r w:rsidRPr="00DA69D9">
                <w:rPr>
                  <w:sz w:val="14"/>
                </w:rPr>
                <w:t>Velocity resolution (horizontal/ vertical)</w:t>
              </w:r>
            </w:ins>
          </w:p>
          <w:p w14:paraId="0231DE34" w14:textId="77777777" w:rsidR="002B653E" w:rsidRPr="00DA69D9" w:rsidRDefault="002B653E" w:rsidP="0057073A">
            <w:pPr>
              <w:pStyle w:val="TAH"/>
              <w:rPr>
                <w:ins w:id="126" w:author="OPPO" w:date="2022-11-03T10:13:00Z"/>
                <w:sz w:val="14"/>
              </w:rPr>
            </w:pPr>
            <w:ins w:id="127" w:author="OPPO" w:date="2022-11-03T10:13:00Z">
              <w:r w:rsidRPr="00DA69D9">
                <w:rPr>
                  <w:sz w:val="14"/>
                </w:rPr>
                <w:t>[m/s x m/s]</w:t>
              </w:r>
            </w:ins>
          </w:p>
        </w:tc>
        <w:tc>
          <w:tcPr>
            <w:tcW w:w="708" w:type="dxa"/>
            <w:vMerge/>
            <w:shd w:val="clear" w:color="auto" w:fill="auto"/>
          </w:tcPr>
          <w:p w14:paraId="4E262710" w14:textId="77777777" w:rsidR="002B653E" w:rsidRPr="00DA69D9" w:rsidRDefault="002B653E" w:rsidP="0057073A">
            <w:pPr>
              <w:pStyle w:val="TAH"/>
              <w:rPr>
                <w:ins w:id="128" w:author="OPPO" w:date="2022-11-03T10:13:00Z"/>
                <w:sz w:val="14"/>
              </w:rPr>
            </w:pPr>
          </w:p>
        </w:tc>
        <w:tc>
          <w:tcPr>
            <w:tcW w:w="567" w:type="dxa"/>
            <w:vMerge/>
            <w:shd w:val="clear" w:color="auto" w:fill="auto"/>
          </w:tcPr>
          <w:p w14:paraId="28B5772B" w14:textId="77777777" w:rsidR="002B653E" w:rsidRPr="00DA69D9" w:rsidRDefault="002B653E" w:rsidP="0057073A">
            <w:pPr>
              <w:pStyle w:val="TAH"/>
              <w:rPr>
                <w:ins w:id="129" w:author="OPPO" w:date="2022-11-03T10:13:00Z"/>
                <w:sz w:val="14"/>
              </w:rPr>
            </w:pPr>
          </w:p>
        </w:tc>
        <w:tc>
          <w:tcPr>
            <w:tcW w:w="567" w:type="dxa"/>
            <w:vMerge/>
            <w:shd w:val="clear" w:color="auto" w:fill="auto"/>
          </w:tcPr>
          <w:p w14:paraId="54A97BBF" w14:textId="77777777" w:rsidR="002B653E" w:rsidRPr="00DA69D9" w:rsidRDefault="002B653E" w:rsidP="0057073A">
            <w:pPr>
              <w:pStyle w:val="TAH"/>
              <w:rPr>
                <w:ins w:id="130" w:author="OPPO" w:date="2022-11-03T10:13:00Z"/>
                <w:sz w:val="14"/>
              </w:rPr>
            </w:pPr>
          </w:p>
        </w:tc>
        <w:tc>
          <w:tcPr>
            <w:tcW w:w="567" w:type="dxa"/>
            <w:vMerge/>
            <w:shd w:val="clear" w:color="auto" w:fill="auto"/>
          </w:tcPr>
          <w:p w14:paraId="04FD2109" w14:textId="77777777" w:rsidR="002B653E" w:rsidRPr="00DA69D9" w:rsidRDefault="002B653E" w:rsidP="0057073A">
            <w:pPr>
              <w:pStyle w:val="TAH"/>
              <w:rPr>
                <w:ins w:id="131" w:author="OPPO" w:date="2022-11-03T10:13:00Z"/>
                <w:sz w:val="14"/>
              </w:rPr>
            </w:pPr>
          </w:p>
        </w:tc>
      </w:tr>
      <w:tr w:rsidR="007F6E35" w:rsidRPr="0014405B" w14:paraId="771281FC" w14:textId="77777777" w:rsidTr="007F6E35">
        <w:trPr>
          <w:ins w:id="132" w:author="OPPO" w:date="2022-11-03T10:13:00Z"/>
        </w:trPr>
        <w:tc>
          <w:tcPr>
            <w:tcW w:w="846" w:type="dxa"/>
            <w:shd w:val="clear" w:color="auto" w:fill="auto"/>
            <w:vAlign w:val="center"/>
          </w:tcPr>
          <w:p w14:paraId="722A3EE8" w14:textId="69653221" w:rsidR="002B653E" w:rsidRPr="0014405B" w:rsidRDefault="002B653E" w:rsidP="0057073A">
            <w:pPr>
              <w:pStyle w:val="TAL"/>
              <w:jc w:val="center"/>
              <w:rPr>
                <w:ins w:id="133" w:author="OPPO" w:date="2022-11-03T10:13:00Z"/>
                <w:sz w:val="14"/>
              </w:rPr>
            </w:pPr>
            <w:ins w:id="134" w:author="OPPO" w:date="2022-11-03T10:13:00Z">
              <w:r w:rsidRPr="002B653E">
                <w:rPr>
                  <w:sz w:val="14"/>
                </w:rPr>
                <w:t>Intruder detection in smart home</w:t>
              </w:r>
            </w:ins>
          </w:p>
        </w:tc>
        <w:tc>
          <w:tcPr>
            <w:tcW w:w="674" w:type="dxa"/>
            <w:shd w:val="clear" w:color="auto" w:fill="auto"/>
            <w:vAlign w:val="center"/>
          </w:tcPr>
          <w:p w14:paraId="59BC4157" w14:textId="77777777" w:rsidR="002B653E" w:rsidRPr="0014405B" w:rsidRDefault="002B653E" w:rsidP="0057073A">
            <w:pPr>
              <w:pStyle w:val="TAL"/>
              <w:jc w:val="center"/>
              <w:rPr>
                <w:ins w:id="135" w:author="OPPO" w:date="2022-11-03T10:13:00Z"/>
                <w:sz w:val="14"/>
              </w:rPr>
            </w:pPr>
            <w:ins w:id="136" w:author="OPPO" w:date="2022-11-03T10:13:00Z">
              <w:r w:rsidRPr="0014405B">
                <w:rPr>
                  <w:sz w:val="14"/>
                </w:rPr>
                <w:t>Indoor</w:t>
              </w:r>
            </w:ins>
          </w:p>
        </w:tc>
        <w:tc>
          <w:tcPr>
            <w:tcW w:w="602" w:type="dxa"/>
            <w:shd w:val="clear" w:color="auto" w:fill="auto"/>
            <w:vAlign w:val="center"/>
          </w:tcPr>
          <w:p w14:paraId="26239893" w14:textId="58BCB149" w:rsidR="002B653E" w:rsidRPr="0014405B" w:rsidRDefault="007502E0" w:rsidP="0057073A">
            <w:pPr>
              <w:pStyle w:val="TAL"/>
              <w:jc w:val="center"/>
              <w:rPr>
                <w:ins w:id="137" w:author="OPPO" w:date="2022-11-03T10:13:00Z"/>
                <w:sz w:val="14"/>
              </w:rPr>
            </w:pPr>
            <w:ins w:id="138" w:author="OPPO" w:date="2022-11-17T14:12:00Z">
              <w:r>
                <w:rPr>
                  <w:sz w:val="14"/>
                </w:rPr>
                <w:t>95%</w:t>
              </w:r>
            </w:ins>
          </w:p>
        </w:tc>
        <w:tc>
          <w:tcPr>
            <w:tcW w:w="992" w:type="dxa"/>
            <w:shd w:val="clear" w:color="auto" w:fill="auto"/>
            <w:vAlign w:val="center"/>
          </w:tcPr>
          <w:p w14:paraId="3EA0FD72" w14:textId="277CA081" w:rsidR="002B653E" w:rsidRPr="0014405B" w:rsidRDefault="00A11365" w:rsidP="0057073A">
            <w:pPr>
              <w:pStyle w:val="TAL"/>
              <w:jc w:val="center"/>
              <w:rPr>
                <w:ins w:id="139" w:author="OPPO" w:date="2022-11-03T10:13:00Z"/>
                <w:sz w:val="14"/>
              </w:rPr>
            </w:pPr>
            <w:ins w:id="140" w:author="OPPO" w:date="2022-11-04T14:57:00Z">
              <w:r w:rsidRPr="0014405B">
                <w:rPr>
                  <w:sz w:val="14"/>
                </w:rPr>
                <w:t>N/A</w:t>
              </w:r>
            </w:ins>
          </w:p>
        </w:tc>
        <w:tc>
          <w:tcPr>
            <w:tcW w:w="850" w:type="dxa"/>
            <w:shd w:val="clear" w:color="auto" w:fill="auto"/>
            <w:vAlign w:val="center"/>
          </w:tcPr>
          <w:p w14:paraId="4127C12D" w14:textId="77777777" w:rsidR="002B653E" w:rsidRPr="0014405B" w:rsidRDefault="002B653E" w:rsidP="0057073A">
            <w:pPr>
              <w:pStyle w:val="TAL"/>
              <w:jc w:val="center"/>
              <w:rPr>
                <w:ins w:id="141" w:author="OPPO" w:date="2022-11-03T10:13:00Z"/>
                <w:sz w:val="14"/>
              </w:rPr>
            </w:pPr>
            <w:ins w:id="142" w:author="OPPO" w:date="2022-11-03T10:13:00Z">
              <w:r w:rsidRPr="0014405B">
                <w:rPr>
                  <w:sz w:val="14"/>
                </w:rPr>
                <w:t>N/A</w:t>
              </w:r>
            </w:ins>
          </w:p>
        </w:tc>
        <w:tc>
          <w:tcPr>
            <w:tcW w:w="993" w:type="dxa"/>
            <w:shd w:val="clear" w:color="auto" w:fill="auto"/>
            <w:vAlign w:val="center"/>
          </w:tcPr>
          <w:p w14:paraId="2D2AAF1E" w14:textId="1B1155D4" w:rsidR="002B653E" w:rsidRPr="0014405B" w:rsidRDefault="00A11365" w:rsidP="0057073A">
            <w:pPr>
              <w:pStyle w:val="TAL"/>
              <w:jc w:val="center"/>
              <w:rPr>
                <w:ins w:id="143" w:author="OPPO" w:date="2022-11-03T10:13:00Z"/>
                <w:sz w:val="14"/>
              </w:rPr>
            </w:pPr>
            <w:ins w:id="144" w:author="OPPO" w:date="2022-11-04T14:57:00Z">
              <w:r w:rsidRPr="0014405B">
                <w:rPr>
                  <w:sz w:val="14"/>
                </w:rPr>
                <w:t>N/A</w:t>
              </w:r>
            </w:ins>
          </w:p>
        </w:tc>
        <w:tc>
          <w:tcPr>
            <w:tcW w:w="850" w:type="dxa"/>
            <w:shd w:val="clear" w:color="auto" w:fill="auto"/>
            <w:vAlign w:val="center"/>
          </w:tcPr>
          <w:p w14:paraId="598CEE95" w14:textId="77777777" w:rsidR="002B653E" w:rsidRPr="0014405B" w:rsidRDefault="002B653E" w:rsidP="0057073A">
            <w:pPr>
              <w:pStyle w:val="TAL"/>
              <w:jc w:val="center"/>
              <w:rPr>
                <w:ins w:id="145" w:author="OPPO" w:date="2022-11-03T10:13:00Z"/>
                <w:sz w:val="14"/>
              </w:rPr>
            </w:pPr>
            <w:ins w:id="146" w:author="OPPO" w:date="2022-11-03T10:13:00Z">
              <w:r w:rsidRPr="0014405B">
                <w:rPr>
                  <w:sz w:val="14"/>
                </w:rPr>
                <w:t>N/A</w:t>
              </w:r>
            </w:ins>
          </w:p>
        </w:tc>
        <w:tc>
          <w:tcPr>
            <w:tcW w:w="992" w:type="dxa"/>
            <w:shd w:val="clear" w:color="auto" w:fill="auto"/>
            <w:vAlign w:val="center"/>
          </w:tcPr>
          <w:p w14:paraId="0EA9BE6C" w14:textId="77777777" w:rsidR="002B653E" w:rsidRPr="0014405B" w:rsidRDefault="002B653E" w:rsidP="0057073A">
            <w:pPr>
              <w:pStyle w:val="TAL"/>
              <w:jc w:val="center"/>
              <w:rPr>
                <w:ins w:id="147" w:author="OPPO" w:date="2022-11-03T10:13:00Z"/>
                <w:sz w:val="14"/>
              </w:rPr>
            </w:pPr>
            <w:ins w:id="148" w:author="OPPO" w:date="2022-11-03T10:13:00Z">
              <w:r w:rsidRPr="0014405B">
                <w:rPr>
                  <w:sz w:val="14"/>
                </w:rPr>
                <w:t>N/A</w:t>
              </w:r>
            </w:ins>
          </w:p>
        </w:tc>
        <w:tc>
          <w:tcPr>
            <w:tcW w:w="993" w:type="dxa"/>
            <w:shd w:val="clear" w:color="auto" w:fill="auto"/>
            <w:vAlign w:val="center"/>
          </w:tcPr>
          <w:p w14:paraId="20FAE51E" w14:textId="68FA90E2" w:rsidR="002B653E" w:rsidRPr="0014405B" w:rsidRDefault="00A11365" w:rsidP="0057073A">
            <w:pPr>
              <w:pStyle w:val="TAL"/>
              <w:jc w:val="center"/>
              <w:rPr>
                <w:ins w:id="149" w:author="OPPO" w:date="2022-11-03T10:13:00Z"/>
                <w:sz w:val="14"/>
              </w:rPr>
            </w:pPr>
            <w:ins w:id="150" w:author="OPPO" w:date="2022-11-04T14:58:00Z">
              <w:r w:rsidRPr="0014405B">
                <w:rPr>
                  <w:sz w:val="14"/>
                </w:rPr>
                <w:t>N/A</w:t>
              </w:r>
            </w:ins>
          </w:p>
        </w:tc>
        <w:tc>
          <w:tcPr>
            <w:tcW w:w="708" w:type="dxa"/>
            <w:shd w:val="clear" w:color="auto" w:fill="auto"/>
            <w:vAlign w:val="center"/>
          </w:tcPr>
          <w:p w14:paraId="543465FF" w14:textId="53549EC1" w:rsidR="002B653E" w:rsidRPr="0014405B" w:rsidRDefault="00CA0975" w:rsidP="0057073A">
            <w:pPr>
              <w:pStyle w:val="TAL"/>
              <w:jc w:val="center"/>
              <w:rPr>
                <w:ins w:id="151" w:author="OPPO" w:date="2022-11-03T10:13:00Z"/>
                <w:sz w:val="14"/>
              </w:rPr>
            </w:pPr>
            <w:ins w:id="152" w:author="OPPO" w:date="2022-11-03T10:15:00Z">
              <w:r>
                <w:rPr>
                  <w:sz w:val="14"/>
                </w:rPr>
                <w:t>&lt;1</w:t>
              </w:r>
            </w:ins>
            <w:ins w:id="153" w:author="OPPO" w:date="2022-11-17T14:15:00Z">
              <w:r w:rsidR="002E11A1">
                <w:rPr>
                  <w:sz w:val="14"/>
                </w:rPr>
                <w:t>000</w:t>
              </w:r>
            </w:ins>
            <w:ins w:id="154" w:author="OPPO" w:date="2022-11-03T10:15:00Z">
              <w:r>
                <w:rPr>
                  <w:sz w:val="14"/>
                </w:rPr>
                <w:t xml:space="preserve"> </w:t>
              </w:r>
            </w:ins>
            <w:proofErr w:type="spellStart"/>
            <w:ins w:id="155" w:author="OPPO" w:date="2022-11-17T14:15:00Z">
              <w:r w:rsidR="002E11A1">
                <w:rPr>
                  <w:sz w:val="14"/>
                </w:rPr>
                <w:t>m</w:t>
              </w:r>
            </w:ins>
            <w:ins w:id="156" w:author="OPPO" w:date="2022-11-03T10:15:00Z">
              <w:r>
                <w:rPr>
                  <w:sz w:val="14"/>
                </w:rPr>
                <w:t>s</w:t>
              </w:r>
            </w:ins>
            <w:proofErr w:type="spellEnd"/>
          </w:p>
        </w:tc>
        <w:tc>
          <w:tcPr>
            <w:tcW w:w="567" w:type="dxa"/>
            <w:shd w:val="clear" w:color="auto" w:fill="auto"/>
            <w:vAlign w:val="center"/>
          </w:tcPr>
          <w:p w14:paraId="7939C704" w14:textId="11E72EAC" w:rsidR="002B653E" w:rsidRPr="0014405B" w:rsidRDefault="00CA0975" w:rsidP="0057073A">
            <w:pPr>
              <w:pStyle w:val="TAL"/>
              <w:jc w:val="center"/>
              <w:rPr>
                <w:ins w:id="157" w:author="OPPO" w:date="2022-11-03T10:13:00Z"/>
                <w:sz w:val="14"/>
              </w:rPr>
            </w:pPr>
            <w:ins w:id="158" w:author="OPPO" w:date="2022-11-03T10:15:00Z">
              <w:r>
                <w:rPr>
                  <w:sz w:val="14"/>
                </w:rPr>
                <w:t>&lt; 1 s</w:t>
              </w:r>
            </w:ins>
          </w:p>
        </w:tc>
        <w:tc>
          <w:tcPr>
            <w:tcW w:w="567" w:type="dxa"/>
            <w:shd w:val="clear" w:color="auto" w:fill="auto"/>
            <w:vAlign w:val="center"/>
          </w:tcPr>
          <w:p w14:paraId="3894ED6C" w14:textId="6CF635E1" w:rsidR="002B653E" w:rsidRPr="0014405B" w:rsidRDefault="002B653E" w:rsidP="0057073A">
            <w:pPr>
              <w:pStyle w:val="TAL"/>
              <w:jc w:val="center"/>
              <w:rPr>
                <w:ins w:id="159" w:author="OPPO" w:date="2022-11-03T10:13:00Z"/>
                <w:sz w:val="14"/>
              </w:rPr>
            </w:pPr>
            <w:ins w:id="160" w:author="OPPO" w:date="2022-11-03T10:13:00Z">
              <w:r w:rsidRPr="0014405B">
                <w:rPr>
                  <w:sz w:val="14"/>
                </w:rPr>
                <w:t>&lt; 5%</w:t>
              </w:r>
            </w:ins>
          </w:p>
        </w:tc>
        <w:tc>
          <w:tcPr>
            <w:tcW w:w="567" w:type="dxa"/>
            <w:shd w:val="clear" w:color="auto" w:fill="auto"/>
            <w:vAlign w:val="center"/>
          </w:tcPr>
          <w:p w14:paraId="44652392" w14:textId="77777777" w:rsidR="002B653E" w:rsidRPr="0014405B" w:rsidRDefault="002B653E" w:rsidP="0057073A">
            <w:pPr>
              <w:pStyle w:val="TAL"/>
              <w:jc w:val="center"/>
              <w:rPr>
                <w:ins w:id="161" w:author="OPPO" w:date="2022-11-03T10:13:00Z"/>
                <w:sz w:val="14"/>
              </w:rPr>
            </w:pPr>
            <w:ins w:id="162" w:author="OPPO" w:date="2022-11-03T10:13:00Z">
              <w:r w:rsidRPr="0014405B">
                <w:rPr>
                  <w:sz w:val="14"/>
                </w:rPr>
                <w:t>&lt; 2%</w:t>
              </w:r>
            </w:ins>
          </w:p>
        </w:tc>
      </w:tr>
      <w:tr w:rsidR="002B653E" w14:paraId="280FD97D" w14:textId="77777777" w:rsidTr="007F6E35">
        <w:trPr>
          <w:ins w:id="163" w:author="OPPO" w:date="2022-11-03T10:13:00Z"/>
        </w:trPr>
        <w:tc>
          <w:tcPr>
            <w:tcW w:w="10201" w:type="dxa"/>
            <w:gridSpan w:val="13"/>
          </w:tcPr>
          <w:p w14:paraId="1BA87150" w14:textId="31FF0898" w:rsidR="002B653E" w:rsidRPr="00F45014" w:rsidRDefault="002E11A1" w:rsidP="0057073A">
            <w:pPr>
              <w:pStyle w:val="TAL"/>
              <w:rPr>
                <w:ins w:id="164" w:author="OPPO" w:date="2022-11-03T10:13:00Z"/>
              </w:rPr>
            </w:pPr>
            <w:ins w:id="165" w:author="OPPO" w:date="2022-11-17T14:15:00Z">
              <w:r>
                <w:t>NOTE:</w:t>
              </w:r>
              <w:r>
                <w:tab/>
                <w:t xml:space="preserve">The terms in </w:t>
              </w:r>
            </w:ins>
            <w:ins w:id="166" w:author="OPPO" w:date="2022-11-17T14:23:00Z">
              <w:r w:rsidR="00B862D2" w:rsidRPr="00B862D2">
                <w:t>Table 5.1.6-1</w:t>
              </w:r>
              <w:r w:rsidR="00B862D2">
                <w:t xml:space="preserve"> </w:t>
              </w:r>
            </w:ins>
            <w:ins w:id="167" w:author="OPPO" w:date="2022-11-17T14:15:00Z">
              <w:r>
                <w:t>are found in Section 3.1.</w:t>
              </w:r>
            </w:ins>
          </w:p>
        </w:tc>
      </w:tr>
    </w:tbl>
    <w:p w14:paraId="4A8502F3" w14:textId="77777777" w:rsidR="002B653E" w:rsidRPr="00811581" w:rsidRDefault="002B653E" w:rsidP="00506FB1">
      <w:pPr>
        <w:pStyle w:val="EditorsNote"/>
        <w:rPr>
          <w:lang w:eastAsia="zh-CN"/>
        </w:rPr>
      </w:pPr>
    </w:p>
    <w:bookmarkEnd w:id="36"/>
    <w:bookmarkEnd w:id="37"/>
    <w:bookmarkEnd w:id="38"/>
    <w:p w14:paraId="267BD285" w14:textId="34B07287" w:rsidR="00506FB1" w:rsidDel="002E11A1" w:rsidRDefault="00506FB1" w:rsidP="00506FB1">
      <w:pPr>
        <w:pStyle w:val="EditorsNote"/>
        <w:rPr>
          <w:del w:id="168" w:author="OPPO" w:date="2022-11-17T14:15:00Z"/>
          <w:lang w:eastAsia="zh-CN"/>
        </w:rPr>
      </w:pPr>
      <w:del w:id="169" w:author="OPPO" w:date="2022-11-17T14:15:00Z">
        <w:r w:rsidDel="002E11A1">
          <w:rPr>
            <w:lang w:eastAsia="zh-CN"/>
          </w:rPr>
          <w:delText>Editor’s Note: the KPI table will be updated when the common KPI table is ready,</w:delText>
        </w:r>
        <w:bookmarkStart w:id="170" w:name="_GoBack"/>
        <w:bookmarkEnd w:id="170"/>
        <w:r w:rsidDel="002E11A1">
          <w:rPr>
            <w:lang w:eastAsia="zh-CN"/>
          </w:rPr>
          <w:delText xml:space="preserve"> and it is FFS to identify the potential KPIs.</w:delText>
        </w:r>
      </w:del>
    </w:p>
    <w:p w14:paraId="7747F348" w14:textId="77777777" w:rsidR="00506FB1" w:rsidRDefault="00506FB1" w:rsidP="00506FB1">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2"/>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7BDC2" w14:textId="77777777" w:rsidR="00D2745D" w:rsidRDefault="00D2745D">
      <w:pPr>
        <w:spacing w:after="0"/>
      </w:pPr>
      <w:r>
        <w:separator/>
      </w:r>
    </w:p>
  </w:endnote>
  <w:endnote w:type="continuationSeparator" w:id="0">
    <w:p w14:paraId="0B042284" w14:textId="77777777" w:rsidR="00D2745D" w:rsidRDefault="00D27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微软雅黑"/>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6147B" w14:textId="77777777" w:rsidR="00D2745D" w:rsidRDefault="00D2745D">
      <w:pPr>
        <w:spacing w:after="0"/>
      </w:pPr>
      <w:r>
        <w:separator/>
      </w:r>
    </w:p>
  </w:footnote>
  <w:footnote w:type="continuationSeparator" w:id="0">
    <w:p w14:paraId="07480D13" w14:textId="77777777" w:rsidR="00D2745D" w:rsidRDefault="00D274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94424"/>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053"/>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30BC"/>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B653E"/>
    <w:rsid w:val="002C3A5F"/>
    <w:rsid w:val="002C3FD5"/>
    <w:rsid w:val="002C55CE"/>
    <w:rsid w:val="002C6AE4"/>
    <w:rsid w:val="002D38A0"/>
    <w:rsid w:val="002D3CFF"/>
    <w:rsid w:val="002E11A1"/>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3DAA"/>
    <w:rsid w:val="00444716"/>
    <w:rsid w:val="004510E8"/>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49B9"/>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06FB1"/>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55DE1"/>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E7A"/>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02E0"/>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6E35"/>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95E4B"/>
    <w:rsid w:val="00896B12"/>
    <w:rsid w:val="008A08F3"/>
    <w:rsid w:val="008A2F1F"/>
    <w:rsid w:val="008A3C84"/>
    <w:rsid w:val="008A40D5"/>
    <w:rsid w:val="008A4496"/>
    <w:rsid w:val="008A45A6"/>
    <w:rsid w:val="008A6229"/>
    <w:rsid w:val="008A74A8"/>
    <w:rsid w:val="008B50CC"/>
    <w:rsid w:val="008C0670"/>
    <w:rsid w:val="008C0806"/>
    <w:rsid w:val="008C1297"/>
    <w:rsid w:val="008C3725"/>
    <w:rsid w:val="008D2EBF"/>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365"/>
    <w:rsid w:val="00A115BA"/>
    <w:rsid w:val="00A12CC6"/>
    <w:rsid w:val="00A13773"/>
    <w:rsid w:val="00A150BC"/>
    <w:rsid w:val="00A1635A"/>
    <w:rsid w:val="00A202F6"/>
    <w:rsid w:val="00A236A9"/>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3B6F"/>
    <w:rsid w:val="00A97EFD"/>
    <w:rsid w:val="00AA26FB"/>
    <w:rsid w:val="00AA2CBC"/>
    <w:rsid w:val="00AA5723"/>
    <w:rsid w:val="00AB2060"/>
    <w:rsid w:val="00AB2DFB"/>
    <w:rsid w:val="00AB432D"/>
    <w:rsid w:val="00AB5FE1"/>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62D2"/>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A0975"/>
    <w:rsid w:val="00CB223B"/>
    <w:rsid w:val="00CB463E"/>
    <w:rsid w:val="00CB68BE"/>
    <w:rsid w:val="00CB7C66"/>
    <w:rsid w:val="00CC02D4"/>
    <w:rsid w:val="00CC5026"/>
    <w:rsid w:val="00CC5B7A"/>
    <w:rsid w:val="00CC68D0"/>
    <w:rsid w:val="00CE1110"/>
    <w:rsid w:val="00CE2201"/>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2745D"/>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C523D"/>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00FF60C1"/>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4D332-DED5-4147-8D18-E545959D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2411-12-31T15:59:00Z</cp:lastPrinted>
  <dcterms:created xsi:type="dcterms:W3CDTF">2022-11-17T06:09:00Z</dcterms:created>
  <dcterms:modified xsi:type="dcterms:W3CDTF">2022-11-17T06:26:00Z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